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DB819" w14:textId="1C7D7C83" w:rsidR="008839B5" w:rsidRPr="0017287B" w:rsidRDefault="008839B5" w:rsidP="008839B5">
      <w:pPr>
        <w:tabs>
          <w:tab w:val="right" w:pos="9638"/>
        </w:tabs>
        <w:rPr>
          <w:rFonts w:ascii="Arial" w:eastAsia="MS Gothic" w:hAnsi="Arial" w:cs="Arial"/>
          <w:b/>
          <w:bCs/>
          <w:sz w:val="24"/>
          <w:szCs w:val="24"/>
          <w:lang w:eastAsia="ko-KR"/>
        </w:rPr>
      </w:pPr>
      <w:r>
        <w:rPr>
          <w:rFonts w:ascii="Arial" w:hAnsi="Arial" w:cs="Arial"/>
          <w:b/>
          <w:bCs/>
          <w:sz w:val="24"/>
          <w:szCs w:val="24"/>
        </w:rPr>
        <w:t>SA WG2 Meeting #15</w:t>
      </w:r>
      <w:r>
        <w:rPr>
          <w:rFonts w:ascii="Arial" w:hAnsi="Arial" w:cs="Arial"/>
          <w:b/>
          <w:bCs/>
          <w:sz w:val="24"/>
          <w:szCs w:val="24"/>
          <w:lang w:eastAsia="ko-KR"/>
        </w:rPr>
        <w:t>4</w:t>
      </w:r>
      <w:r>
        <w:rPr>
          <w:rFonts w:ascii="Arial" w:hAnsi="Arial" w:cs="Arial"/>
          <w:b/>
          <w:bCs/>
          <w:sz w:val="24"/>
          <w:szCs w:val="24"/>
        </w:rPr>
        <w:tab/>
      </w:r>
      <w:r w:rsidR="00956B8E" w:rsidRPr="00956B8E">
        <w:rPr>
          <w:rFonts w:ascii="Arial" w:hAnsi="Arial" w:cs="Arial"/>
          <w:b/>
          <w:bCs/>
          <w:sz w:val="24"/>
          <w:szCs w:val="24"/>
        </w:rPr>
        <w:t>S2-2210377</w:t>
      </w:r>
      <w:bookmarkStart w:id="0" w:name="_GoBack"/>
      <w:bookmarkEnd w:id="0"/>
    </w:p>
    <w:p w14:paraId="138C42EB" w14:textId="77777777" w:rsidR="008839B5" w:rsidRDefault="008839B5" w:rsidP="008839B5">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Toulouse, France, November</w:t>
      </w:r>
      <w:r>
        <w:rPr>
          <w:rFonts w:ascii="Arial" w:hAnsi="Arial" w:cs="Arial"/>
          <w:b/>
          <w:bCs/>
          <w:sz w:val="24"/>
          <w:szCs w:val="24"/>
        </w:rPr>
        <w:t xml:space="preserve"> 1</w:t>
      </w:r>
      <w:r>
        <w:rPr>
          <w:rFonts w:ascii="Arial" w:hAnsi="Arial" w:cs="Arial"/>
          <w:b/>
          <w:bCs/>
          <w:sz w:val="24"/>
          <w:szCs w:val="24"/>
          <w:lang w:eastAsia="ko-KR"/>
        </w:rPr>
        <w:t>4</w:t>
      </w:r>
      <w:r>
        <w:rPr>
          <w:rFonts w:ascii="Arial" w:hAnsi="Arial" w:cs="Arial"/>
          <w:b/>
          <w:bCs/>
          <w:sz w:val="24"/>
          <w:szCs w:val="24"/>
        </w:rPr>
        <w:t xml:space="preserve"> – 18, 2022</w:t>
      </w:r>
      <w:r>
        <w:rPr>
          <w:rFonts w:ascii="Arial" w:hAnsi="Arial" w:cs="Arial"/>
          <w:b/>
          <w:bCs/>
        </w:rPr>
        <w:tab/>
        <w:t>(</w:t>
      </w:r>
      <w:r>
        <w:rPr>
          <w:rFonts w:ascii="Arial" w:hAnsi="Arial" w:cs="Arial"/>
          <w:b/>
          <w:bCs/>
          <w:color w:val="0000FF"/>
        </w:rPr>
        <w:t>revision of S2-220xxxx</w:t>
      </w:r>
      <w:r>
        <w:rPr>
          <w:rFonts w:ascii="Arial" w:hAnsi="Arial" w:cs="Arial"/>
          <w:b/>
          <w:bCs/>
        </w:rPr>
        <w:t>)</w:t>
      </w:r>
    </w:p>
    <w:p w14:paraId="575EE397" w14:textId="77777777" w:rsidR="00BC77CB" w:rsidRPr="008839B5"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1B5CE8BB" w:rsidR="00BC77CB" w:rsidRPr="00D844B6"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D22D9D">
        <w:rPr>
          <w:rFonts w:ascii="Arial" w:hAnsi="Arial" w:cs="Arial" w:hint="eastAsia"/>
          <w:b/>
          <w:lang w:eastAsia="ko-KR"/>
        </w:rPr>
        <w:t xml:space="preserve">Update </w:t>
      </w:r>
      <w:r w:rsidR="00D22D9D">
        <w:rPr>
          <w:rFonts w:ascii="Arial" w:hAnsi="Arial" w:cs="Arial"/>
          <w:b/>
          <w:lang w:eastAsia="ko-KR"/>
        </w:rPr>
        <w:t xml:space="preserve">of </w:t>
      </w:r>
      <w:r w:rsidR="00D22D9D">
        <w:rPr>
          <w:rFonts w:ascii="Arial" w:hAnsi="Arial" w:cs="Arial"/>
          <w:b/>
        </w:rPr>
        <w:t>c</w:t>
      </w:r>
      <w:r w:rsidR="00D844B6">
        <w:rPr>
          <w:rFonts w:ascii="Arial" w:hAnsi="Arial" w:cs="Arial"/>
          <w:b/>
        </w:rPr>
        <w:t>onclusion on KI#</w:t>
      </w:r>
      <w:r w:rsidR="00D00A2F">
        <w:rPr>
          <w:rFonts w:ascii="Arial" w:hAnsi="Arial" w:cs="Arial"/>
          <w:b/>
        </w:rPr>
        <w:t>3</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6FC332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E368DD">
        <w:rPr>
          <w:rFonts w:ascii="Arial" w:hAnsi="Arial" w:cs="Arial"/>
          <w:b/>
        </w:rPr>
        <w:t>9.14</w:t>
      </w:r>
      <w:r w:rsidR="00FA3564">
        <w:rPr>
          <w:rFonts w:ascii="Arial" w:hAnsi="Arial" w:cs="Arial"/>
          <w:b/>
        </w:rPr>
        <w:t>.1</w:t>
      </w:r>
      <w:r w:rsidR="00E368DD">
        <w:rPr>
          <w:rFonts w:ascii="Arial" w:hAnsi="Arial" w:cs="Arial"/>
          <w:b/>
        </w:rPr>
        <w:t xml:space="preserve"> </w:t>
      </w:r>
      <w:r w:rsidR="00E368DD" w:rsidRPr="00F2046E">
        <w:rPr>
          <w:rFonts w:ascii="Arial" w:hAnsi="Arial" w:cs="Arial"/>
          <w:b/>
        </w:rPr>
        <w:t>St</w:t>
      </w:r>
      <w:r w:rsidR="00E368DD">
        <w:rPr>
          <w:rFonts w:ascii="Arial" w:hAnsi="Arial" w:cs="Arial"/>
          <w:b/>
        </w:rPr>
        <w:t>udy on Network Slicing Phase 3</w:t>
      </w:r>
    </w:p>
    <w:p w14:paraId="0535BD5A" w14:textId="52EF44F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E368DD" w:rsidRPr="00F2046E">
        <w:rPr>
          <w:rFonts w:ascii="Arial" w:hAnsi="Arial" w:cs="Arial"/>
          <w:b/>
        </w:rPr>
        <w:t>FS_eNS_Ph3</w:t>
      </w:r>
      <w:r w:rsidR="00E368DD">
        <w:rPr>
          <w:rFonts w:ascii="Arial" w:hAnsi="Arial" w:cs="Arial"/>
          <w:b/>
        </w:rPr>
        <w:t xml:space="preserve"> / Rel-18</w:t>
      </w:r>
    </w:p>
    <w:p w14:paraId="79ADD918" w14:textId="6B8ED33D"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A7107C">
        <w:rPr>
          <w:rFonts w:ascii="Arial" w:hAnsi="Arial" w:cs="Arial"/>
          <w:i/>
        </w:rPr>
        <w:t xml:space="preserve">to update </w:t>
      </w:r>
      <w:r w:rsidR="00D844B6">
        <w:rPr>
          <w:rFonts w:ascii="Arial" w:hAnsi="Arial" w:cs="Arial"/>
          <w:i/>
        </w:rPr>
        <w:t>conclusion on KI#</w:t>
      </w:r>
      <w:r w:rsidR="00D00A2F">
        <w:rPr>
          <w:rFonts w:ascii="Arial" w:hAnsi="Arial" w:cs="Arial"/>
          <w:i/>
        </w:rPr>
        <w:t>3</w:t>
      </w:r>
      <w:r w:rsidR="003D52A0">
        <w:rPr>
          <w:rFonts w:ascii="Arial" w:hAnsi="Arial" w:cs="Arial"/>
          <w:i/>
        </w:rPr>
        <w:t>.</w:t>
      </w:r>
    </w:p>
    <w:p w14:paraId="1D6E5ECA" w14:textId="77777777" w:rsidR="00BC77CB" w:rsidRDefault="00086B19">
      <w:pPr>
        <w:pStyle w:val="1"/>
        <w:jc w:val="both"/>
      </w:pPr>
      <w:r>
        <w:t>Discussion</w:t>
      </w:r>
    </w:p>
    <w:p w14:paraId="26122118" w14:textId="7585C9BB" w:rsidR="003057B9" w:rsidRDefault="006602F7" w:rsidP="0017350A">
      <w:pPr>
        <w:rPr>
          <w:lang w:eastAsia="ko-KR"/>
        </w:rPr>
      </w:pPr>
      <w:r>
        <w:rPr>
          <w:rFonts w:hint="eastAsia"/>
          <w:lang w:eastAsia="ko-KR"/>
        </w:rPr>
        <w:t xml:space="preserve">This contribution proposes to release editor's notes in </w:t>
      </w:r>
      <w:r>
        <w:rPr>
          <w:lang w:eastAsia="ko-KR"/>
        </w:rPr>
        <w:t>KI#</w:t>
      </w:r>
      <w:r w:rsidR="00DC5EC6">
        <w:rPr>
          <w:lang w:eastAsia="ko-KR"/>
        </w:rPr>
        <w:t>3</w:t>
      </w:r>
      <w:r>
        <w:rPr>
          <w:lang w:eastAsia="ko-KR"/>
        </w:rPr>
        <w:t xml:space="preserve"> conclusion.</w:t>
      </w:r>
    </w:p>
    <w:p w14:paraId="14768BFA" w14:textId="77777777" w:rsidR="001F4F44" w:rsidRDefault="001F4F44" w:rsidP="0017350A">
      <w:pPr>
        <w:rPr>
          <w:lang w:eastAsia="ko-KR"/>
        </w:rPr>
      </w:pPr>
    </w:p>
    <w:p w14:paraId="0BA70ACE" w14:textId="3F0B4FA3" w:rsidR="00701BBD" w:rsidRPr="006665FE" w:rsidRDefault="00701BBD" w:rsidP="0017350A">
      <w:pPr>
        <w:rPr>
          <w:b/>
          <w:lang w:eastAsia="ko-KR"/>
        </w:rPr>
      </w:pPr>
      <w:r w:rsidRPr="006665FE">
        <w:rPr>
          <w:rFonts w:hint="eastAsia"/>
          <w:b/>
          <w:lang w:eastAsia="ko-KR"/>
        </w:rPr>
        <w:t xml:space="preserve">1. </w:t>
      </w:r>
      <w:r w:rsidRPr="006665FE">
        <w:rPr>
          <w:b/>
          <w:lang w:eastAsia="ko-KR"/>
        </w:rPr>
        <w:t>For support of limited AoS slices not matching deployed TAs it is proposed that:</w:t>
      </w:r>
    </w:p>
    <w:p w14:paraId="46F9638E" w14:textId="2C4A9CE4" w:rsidR="00701BBD" w:rsidRDefault="005A7613" w:rsidP="0017350A">
      <w:pPr>
        <w:rPr>
          <w:lang w:eastAsia="ko-KR"/>
        </w:rPr>
      </w:pPr>
      <w:r>
        <w:rPr>
          <w:rFonts w:hint="eastAsia"/>
          <w:lang w:eastAsia="ko-KR"/>
        </w:rPr>
        <w:t xml:space="preserve">There are 4 </w:t>
      </w:r>
      <w:r w:rsidR="00C624FD">
        <w:rPr>
          <w:lang w:eastAsia="ko-KR"/>
        </w:rPr>
        <w:t xml:space="preserve">candidate </w:t>
      </w:r>
      <w:r>
        <w:rPr>
          <w:rFonts w:hint="eastAsia"/>
          <w:lang w:eastAsia="ko-KR"/>
        </w:rPr>
        <w:t>options. According to RAN feedback, Option 1 has many impacts on RAN</w:t>
      </w:r>
      <w:r>
        <w:rPr>
          <w:lang w:eastAsia="ko-KR"/>
        </w:rPr>
        <w:t xml:space="preserve"> so it is not preferred. Option 2 and Option 3 is re-using existing mechanism. Option 4 is providing information on cell-level information via NAS message. </w:t>
      </w:r>
      <w:r w:rsidR="00CC0A6A">
        <w:rPr>
          <w:lang w:eastAsia="ko-KR"/>
        </w:rPr>
        <w:t>However, such information can be sent to the UE via URSP rule</w:t>
      </w:r>
      <w:r>
        <w:rPr>
          <w:lang w:eastAsia="ko-KR"/>
        </w:rPr>
        <w:t>.</w:t>
      </w:r>
    </w:p>
    <w:p w14:paraId="2CB378CC" w14:textId="45719B2A" w:rsidR="006E1DC1" w:rsidRDefault="006E1DC1" w:rsidP="0017350A">
      <w:pPr>
        <w:rPr>
          <w:lang w:eastAsia="ko-KR"/>
        </w:rPr>
      </w:pPr>
      <w:r>
        <w:rPr>
          <w:lang w:eastAsia="ko-KR"/>
        </w:rPr>
        <w:t>It is proposed to use Option 2, Option 3.</w:t>
      </w:r>
    </w:p>
    <w:p w14:paraId="78C212F1" w14:textId="77777777" w:rsidR="005A7613" w:rsidRDefault="005A7613" w:rsidP="0017350A">
      <w:pPr>
        <w:rPr>
          <w:lang w:eastAsia="ko-KR"/>
        </w:rPr>
      </w:pPr>
    </w:p>
    <w:p w14:paraId="686D20AA" w14:textId="4CC14F52" w:rsidR="00701BBD" w:rsidRPr="006665FE" w:rsidRDefault="00701BBD" w:rsidP="0017350A">
      <w:pPr>
        <w:rPr>
          <w:b/>
          <w:lang w:eastAsia="ko-KR"/>
        </w:rPr>
      </w:pPr>
      <w:r w:rsidRPr="006665FE">
        <w:rPr>
          <w:b/>
          <w:lang w:eastAsia="ko-KR"/>
        </w:rPr>
        <w:t>2. For improved support of temporary network slices:</w:t>
      </w:r>
    </w:p>
    <w:p w14:paraId="3D8B110B" w14:textId="71CE5CBE" w:rsidR="00701BBD" w:rsidRDefault="00C624FD" w:rsidP="0017350A">
      <w:pPr>
        <w:rPr>
          <w:lang w:eastAsia="ko-KR"/>
        </w:rPr>
      </w:pPr>
      <w:r>
        <w:rPr>
          <w:rFonts w:hint="eastAsia"/>
          <w:lang w:eastAsia="ko-KR"/>
        </w:rPr>
        <w:t xml:space="preserve">There are </w:t>
      </w:r>
      <w:r>
        <w:rPr>
          <w:lang w:eastAsia="ko-KR"/>
        </w:rPr>
        <w:t xml:space="preserve">4 candidate options. For Option 1, it assumes that NG-RAN is configured with timing information and sent to the AMF, which has impact on the </w:t>
      </w:r>
      <w:r w:rsidR="00A364B9">
        <w:rPr>
          <w:lang w:eastAsia="ko-KR"/>
        </w:rPr>
        <w:t xml:space="preserve">RAN. For Option 2, mandating re-evaluation of URSP rule causes burden to the UE so it is not recommended. Option 3 is re-using existing validity condition of URSP rule. Option 4 is providing timing information via NAS message. </w:t>
      </w:r>
      <w:r w:rsidR="00CC0A6A">
        <w:rPr>
          <w:lang w:eastAsia="ko-KR"/>
        </w:rPr>
        <w:t>However, such information can be sent to the UE via URSP rule.</w:t>
      </w:r>
    </w:p>
    <w:p w14:paraId="0CD30D85" w14:textId="640BCC9D" w:rsidR="006E1DC1" w:rsidRDefault="006E1DC1" w:rsidP="0017350A">
      <w:pPr>
        <w:rPr>
          <w:lang w:eastAsia="ko-KR"/>
        </w:rPr>
      </w:pPr>
      <w:r>
        <w:rPr>
          <w:lang w:eastAsia="ko-KR"/>
        </w:rPr>
        <w:t>It is proposed to use Option</w:t>
      </w:r>
      <w:r w:rsidR="00CC0A6A">
        <w:rPr>
          <w:lang w:eastAsia="ko-KR"/>
        </w:rPr>
        <w:t xml:space="preserve"> 3.</w:t>
      </w:r>
    </w:p>
    <w:p w14:paraId="485DB2B1" w14:textId="77777777" w:rsidR="005A7613" w:rsidRPr="006E1DC1" w:rsidRDefault="005A7613" w:rsidP="0017350A">
      <w:pPr>
        <w:rPr>
          <w:lang w:eastAsia="ko-KR"/>
        </w:rPr>
      </w:pPr>
    </w:p>
    <w:p w14:paraId="44055409" w14:textId="6F7A7BAF" w:rsidR="00701BBD" w:rsidRPr="00C624FD" w:rsidRDefault="00701BBD" w:rsidP="0017350A">
      <w:pPr>
        <w:rPr>
          <w:b/>
          <w:lang w:eastAsia="ko-KR"/>
        </w:rPr>
      </w:pPr>
      <w:r w:rsidRPr="00C624FD">
        <w:rPr>
          <w:b/>
          <w:lang w:eastAsia="ko-KR"/>
        </w:rPr>
        <w:t>3. For the graceful and gradual termination aspect:</w:t>
      </w:r>
    </w:p>
    <w:p w14:paraId="35C6D08B" w14:textId="77777777" w:rsidR="00B26FF2" w:rsidRDefault="009F64D5" w:rsidP="0017350A">
      <w:pPr>
        <w:rPr>
          <w:lang w:eastAsia="ko-KR"/>
        </w:rPr>
      </w:pPr>
      <w:r>
        <w:rPr>
          <w:rFonts w:hint="eastAsia"/>
          <w:lang w:eastAsia="ko-KR"/>
        </w:rPr>
        <w:t xml:space="preserve">There are 2 candidate options. For Option 1, there is no impact to the UE while for Option 2, timing </w:t>
      </w:r>
      <w:r>
        <w:rPr>
          <w:lang w:eastAsia="ko-KR"/>
        </w:rPr>
        <w:t>information</w:t>
      </w:r>
      <w:r>
        <w:rPr>
          <w:rFonts w:hint="eastAsia"/>
          <w:lang w:eastAsia="ko-KR"/>
        </w:rPr>
        <w:t xml:space="preserve"> </w:t>
      </w:r>
      <w:r>
        <w:rPr>
          <w:lang w:eastAsia="ko-KR"/>
        </w:rPr>
        <w:t xml:space="preserve">is provided to the UE via NAS message. However, </w:t>
      </w:r>
      <w:r w:rsidR="00B26FF2">
        <w:rPr>
          <w:lang w:eastAsia="ko-KR"/>
        </w:rPr>
        <w:t>timing information can be provided via URSP rule.</w:t>
      </w:r>
    </w:p>
    <w:p w14:paraId="65F74FDC" w14:textId="273B44A2" w:rsidR="006E1DC1" w:rsidRDefault="006E1DC1" w:rsidP="0017350A">
      <w:pPr>
        <w:rPr>
          <w:lang w:eastAsia="ko-KR"/>
        </w:rPr>
      </w:pPr>
      <w:r>
        <w:rPr>
          <w:rFonts w:hint="eastAsia"/>
          <w:lang w:eastAsia="ko-KR"/>
        </w:rPr>
        <w:t xml:space="preserve">It is proposed to use Option </w:t>
      </w:r>
      <w:r w:rsidR="0015321B">
        <w:rPr>
          <w:lang w:eastAsia="ko-KR"/>
        </w:rPr>
        <w:t>1</w:t>
      </w:r>
      <w:r>
        <w:rPr>
          <w:rFonts w:hint="eastAsia"/>
          <w:lang w:eastAsia="ko-KR"/>
        </w:rPr>
        <w:t>.</w:t>
      </w:r>
    </w:p>
    <w:p w14:paraId="3DA914C2" w14:textId="1F2471B2" w:rsidR="00BC77CB" w:rsidRDefault="00CD357F" w:rsidP="00CD357F">
      <w:pPr>
        <w:rPr>
          <w:lang w:eastAsia="ko-KR"/>
        </w:rPr>
      </w:pPr>
      <w:r>
        <w:rPr>
          <w:lang w:eastAsia="ko-KR"/>
        </w:rPr>
        <w:t xml:space="preserve">There is editor's note on UDM enhancement. It is not clear why UDM needs to be enhanced since graceful termination of slice is not specific to </w:t>
      </w:r>
      <w:r w:rsidR="00EB798E">
        <w:rPr>
          <w:lang w:eastAsia="ko-KR"/>
        </w:rPr>
        <w:t xml:space="preserve">a </w:t>
      </w:r>
      <w:r>
        <w:rPr>
          <w:lang w:eastAsia="ko-KR"/>
        </w:rPr>
        <w:t xml:space="preserve">UE but </w:t>
      </w:r>
      <w:r w:rsidRPr="00CD357F">
        <w:rPr>
          <w:lang w:eastAsia="ko-KR"/>
        </w:rPr>
        <w:t>decommission</w:t>
      </w:r>
      <w:r>
        <w:rPr>
          <w:lang w:eastAsia="ko-KR"/>
        </w:rPr>
        <w:t xml:space="preserve"> from the whole network. It is proposed to remove this EN.</w:t>
      </w:r>
    </w:p>
    <w:p w14:paraId="788A82F2" w14:textId="77777777" w:rsidR="002D5E32" w:rsidRDefault="002D5E32" w:rsidP="00CD357F">
      <w:pPr>
        <w:rPr>
          <w:b/>
          <w:lang w:eastAsia="ko-KR"/>
        </w:rPr>
      </w:pPr>
    </w:p>
    <w:p w14:paraId="59EA6F83" w14:textId="77777777" w:rsidR="00934663" w:rsidRDefault="00934663" w:rsidP="00934663">
      <w:pPr>
        <w:pStyle w:val="1"/>
        <w:jc w:val="both"/>
      </w:pPr>
      <w:r>
        <w:t>Proposal</w:t>
      </w:r>
    </w:p>
    <w:p w14:paraId="11C4D912" w14:textId="77777777" w:rsidR="00934663" w:rsidRDefault="00934663" w:rsidP="00934663">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23.700-41 on FS_eNS_Ph3.</w:t>
      </w:r>
    </w:p>
    <w:p w14:paraId="3E90F3EC" w14:textId="77777777" w:rsidR="00934663" w:rsidRPr="00934663" w:rsidRDefault="00934663" w:rsidP="00CD357F">
      <w:pPr>
        <w:rPr>
          <w:b/>
          <w:lang w:eastAsia="ko-KR"/>
        </w:rPr>
      </w:pPr>
    </w:p>
    <w:p w14:paraId="1A8E2800" w14:textId="77777777" w:rsidR="00180FC4" w:rsidRDefault="00180FC4" w:rsidP="00180FC4">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Pr="005E2F43" w:rsidRDefault="00180FC4">
      <w:pPr>
        <w:jc w:val="both"/>
        <w:rPr>
          <w:b/>
          <w:lang w:eastAsia="ko-KR"/>
        </w:rPr>
      </w:pPr>
    </w:p>
    <w:p w14:paraId="7FF54D38" w14:textId="77777777" w:rsidR="005E2F43" w:rsidRPr="001B1618" w:rsidRDefault="005E2F43" w:rsidP="005E2F43">
      <w:pPr>
        <w:pStyle w:val="2"/>
        <w:rPr>
          <w:lang w:eastAsia="zh-CN"/>
        </w:rPr>
      </w:pPr>
      <w:bookmarkStart w:id="1" w:name="_Toc117492803"/>
      <w:r w:rsidRPr="00197282">
        <w:t>8.3</w:t>
      </w:r>
      <w:r w:rsidRPr="00197282">
        <w:tab/>
        <w:t>Conclusions for KI#3</w:t>
      </w:r>
      <w:bookmarkEnd w:id="1"/>
    </w:p>
    <w:p w14:paraId="00A06B69" w14:textId="5C79FBA5" w:rsidR="005E2F43" w:rsidRPr="001B1618" w:rsidDel="008839B5" w:rsidRDefault="005E2F43" w:rsidP="005E2F43">
      <w:pPr>
        <w:pStyle w:val="EditorsNote"/>
        <w:rPr>
          <w:del w:id="2" w:author="Myungjune@LGE" w:date="2022-10-31T15:18:00Z"/>
          <w:rFonts w:eastAsia="맑은 고딕"/>
          <w:lang w:eastAsia="zh-CN"/>
        </w:rPr>
      </w:pPr>
      <w:del w:id="3" w:author="Myungjune@LGE" w:date="2022-10-31T15:18:00Z">
        <w:r w:rsidRPr="001B1618" w:rsidDel="008839B5">
          <w:rPr>
            <w:rFonts w:eastAsia="맑은 고딕"/>
            <w:lang w:eastAsia="zh-CN"/>
          </w:rPr>
          <w:delText>Editor's note:</w:delText>
        </w:r>
        <w:r w:rsidDel="008839B5">
          <w:rPr>
            <w:rFonts w:eastAsia="맑은 고딕"/>
            <w:lang w:eastAsia="zh-CN"/>
          </w:rPr>
          <w:tab/>
          <w:delText>T</w:delText>
        </w:r>
        <w:r w:rsidRPr="001B1618" w:rsidDel="008839B5">
          <w:rPr>
            <w:rFonts w:eastAsia="맑은 고딕"/>
            <w:lang w:eastAsia="zh-CN"/>
          </w:rPr>
          <w:delText>hese are interim conclusions</w:delText>
        </w:r>
        <w:r w:rsidDel="008839B5">
          <w:rPr>
            <w:rFonts w:eastAsia="맑은 고딕"/>
            <w:lang w:eastAsia="zh-CN"/>
          </w:rPr>
          <w:delText>.</w:delText>
        </w:r>
      </w:del>
    </w:p>
    <w:p w14:paraId="25455D9C" w14:textId="77777777" w:rsidR="005E2F43" w:rsidRPr="00197282" w:rsidRDefault="005E2F43" w:rsidP="005E2F43">
      <w:pPr>
        <w:rPr>
          <w:b/>
          <w:bCs/>
          <w:lang w:eastAsia="zh-CN"/>
        </w:rPr>
      </w:pPr>
      <w:r w:rsidRPr="00197282">
        <w:rPr>
          <w:b/>
          <w:bCs/>
        </w:rPr>
        <w:t>For support of limited AoS slices not matching deployed TAs it is proposed that:</w:t>
      </w:r>
    </w:p>
    <w:p w14:paraId="7124E191" w14:textId="429ED9B2" w:rsidR="005E2F43" w:rsidRPr="00197282" w:rsidDel="00701BBD" w:rsidRDefault="005E2F43" w:rsidP="005E2F43">
      <w:pPr>
        <w:pStyle w:val="B1"/>
        <w:rPr>
          <w:del w:id="4" w:author="Myungjune@LGE" w:date="2022-10-31T15:24:00Z"/>
          <w:b/>
          <w:bCs/>
          <w:lang w:eastAsia="zh-CN"/>
        </w:rPr>
      </w:pPr>
      <w:del w:id="5" w:author="Myungjune@LGE" w:date="2022-10-31T15:24:00Z">
        <w:r w:rsidRPr="00197282" w:rsidDel="00701BBD">
          <w:rPr>
            <w:b/>
            <w:bCs/>
            <w:lang w:eastAsia="zh-CN"/>
          </w:rPr>
          <w:tab/>
          <w:delText>Option1: Secondary TAs per cell based solution:</w:delText>
        </w:r>
      </w:del>
    </w:p>
    <w:p w14:paraId="2EEE7059" w14:textId="2A709D88" w:rsidR="005E2F43" w:rsidRPr="001B1618" w:rsidDel="00701BBD" w:rsidRDefault="005E2F43" w:rsidP="005E2F43">
      <w:pPr>
        <w:pStyle w:val="B2"/>
        <w:rPr>
          <w:del w:id="6" w:author="Myungjune@LGE" w:date="2022-10-31T15:24:00Z"/>
          <w:lang w:eastAsia="zh-CN"/>
        </w:rPr>
      </w:pPr>
      <w:del w:id="7" w:author="Myungjune@LGE" w:date="2022-10-31T15:24:00Z">
        <w:r w:rsidRPr="001B1618" w:rsidDel="00701BBD">
          <w:rPr>
            <w:lang w:eastAsia="zh-CN"/>
          </w:rPr>
          <w:delText>-</w:delText>
        </w:r>
        <w:r w:rsidRPr="001B1618" w:rsidDel="00701BBD">
          <w:rPr>
            <w:lang w:eastAsia="zh-CN"/>
          </w:rPr>
          <w:tab/>
          <w:delText>If the access to the network slice can be limited to only supporting devices (i.e. the slice customer can control the UE population): to retain the same behaviour as in current system (homogenous support in TA) a new feature is introduced in the system to handle secondary TAs for supporting UEs and networks.</w:delText>
        </w:r>
      </w:del>
    </w:p>
    <w:p w14:paraId="0C58E186" w14:textId="188DB7EF" w:rsidR="005E2F43" w:rsidRPr="001B1618" w:rsidDel="00701BBD" w:rsidRDefault="005E2F43" w:rsidP="005E2F43">
      <w:pPr>
        <w:pStyle w:val="EditorsNote"/>
        <w:rPr>
          <w:del w:id="8" w:author="Myungjune@LGE" w:date="2022-10-31T15:24:00Z"/>
          <w:rFonts w:eastAsia="맑은 고딕"/>
          <w:lang w:eastAsia="zh-CN"/>
        </w:rPr>
      </w:pPr>
      <w:del w:id="9" w:author="Myungjune@LGE" w:date="2022-10-31T15:24:00Z">
        <w:r w:rsidRPr="001B1618" w:rsidDel="00701BBD">
          <w:rPr>
            <w:rFonts w:eastAsia="맑은 고딕"/>
            <w:lang w:eastAsia="zh-CN"/>
          </w:rPr>
          <w:delText>Editor's note</w:delText>
        </w:r>
        <w:r w:rsidDel="00701BBD">
          <w:rPr>
            <w:rFonts w:eastAsia="맑은 고딕"/>
            <w:lang w:eastAsia="zh-CN"/>
          </w:rPr>
          <w:delText>:</w:delText>
        </w:r>
        <w:r w:rsidDel="00701BBD">
          <w:rPr>
            <w:rFonts w:eastAsia="맑은 고딕"/>
            <w:lang w:eastAsia="zh-CN"/>
          </w:rPr>
          <w:tab/>
          <w:delText>T</w:delText>
        </w:r>
        <w:r w:rsidRPr="001B1618" w:rsidDel="00701BBD">
          <w:rPr>
            <w:rFonts w:eastAsia="맑은 고딕"/>
            <w:lang w:eastAsia="zh-CN"/>
          </w:rPr>
          <w:delText>he above bullet is FFS and subject of feedback from RAN WGs.</w:delText>
        </w:r>
      </w:del>
    </w:p>
    <w:p w14:paraId="48D08754" w14:textId="77777777" w:rsidR="005E2F43" w:rsidRPr="004B5812" w:rsidRDefault="005E2F43" w:rsidP="005E2F43">
      <w:pPr>
        <w:pStyle w:val="B1"/>
        <w:rPr>
          <w:b/>
          <w:bCs/>
          <w:lang w:eastAsia="zh-CN"/>
        </w:rPr>
      </w:pPr>
      <w:r w:rsidRPr="004B5812">
        <w:rPr>
          <w:b/>
          <w:bCs/>
          <w:lang w:eastAsia="zh-CN"/>
        </w:rPr>
        <w:tab/>
        <w:t>Option 2: reuse existing URSP rules with per cell level granularity:</w:t>
      </w:r>
    </w:p>
    <w:p w14:paraId="02E47D75" w14:textId="77777777" w:rsidR="005E2F43" w:rsidRPr="006D4BAE" w:rsidRDefault="005E2F43" w:rsidP="005E2F43">
      <w:pPr>
        <w:pStyle w:val="B2"/>
        <w:rPr>
          <w:lang w:val="en-US" w:eastAsia="zh-CN"/>
        </w:rPr>
      </w:pPr>
      <w:r w:rsidRPr="001B1618">
        <w:rPr>
          <w:lang w:eastAsia="zh-CN"/>
        </w:rPr>
        <w:t>-</w:t>
      </w:r>
      <w:r w:rsidRPr="001B1618">
        <w:rPr>
          <w:lang w:eastAsia="zh-CN"/>
        </w:rPr>
        <w:tab/>
        <w:t>Clarify that URSP rules allows a per cell level granularity that the UE is required to validate before using a URSP including an S-NSSAI, and also that the UE to apply the Route Selection Validation Criteria also for already established PDU Sessions and their traffic. This would then ensure cell level granularity of service availability without any protocol impacts, unless URSP rules is to be explicitly enhanced with new indication that the UE is to apply the Route Selection Validation Criteria also for already established PDU Sessions and their traffic.</w:t>
      </w:r>
      <w:r w:rsidRPr="001B1618">
        <w:rPr>
          <w:lang w:val="en-US" w:eastAsia="zh-CN"/>
        </w:rPr>
        <w:t xml:space="preserve"> If the UE does not support enhancement of URSP to </w:t>
      </w:r>
      <w:r w:rsidRPr="001B1618">
        <w:rPr>
          <w:lang w:eastAsia="zh-CN"/>
        </w:rPr>
        <w:t>apply the Route Selection Validation Criteria also for already established PDU Sessions and their traffic</w:t>
      </w:r>
      <w:r w:rsidRPr="001B1618">
        <w:rPr>
          <w:lang w:val="en-US" w:eastAsia="zh-CN"/>
        </w:rPr>
        <w:t>, SM policies are enhanced to release the PDU Sessions for the concerned S-NSSAI when the UE moves out of the AoS.</w:t>
      </w:r>
    </w:p>
    <w:p w14:paraId="12ADA01D" w14:textId="77777777" w:rsidR="005E2F43" w:rsidRPr="001B1618" w:rsidRDefault="005E2F43" w:rsidP="005E2F43">
      <w:pPr>
        <w:pStyle w:val="NO"/>
        <w:rPr>
          <w:rFonts w:eastAsia="맑은 고딕"/>
        </w:rPr>
      </w:pPr>
      <w:r w:rsidRPr="001B1618">
        <w:rPr>
          <w:rFonts w:eastAsia="맑은 고딕"/>
        </w:rPr>
        <w:t>NOTE:</w:t>
      </w:r>
      <w:r w:rsidRPr="001B1618">
        <w:rPr>
          <w:rFonts w:eastAsia="맑은 고딕"/>
        </w:rPr>
        <w:tab/>
        <w:t>How the handover can be optimized to prevent the UE from leaving the slice service area (or entering into the slice service area) will be considered during normative phase based on RAN</w:t>
      </w:r>
      <w:r>
        <w:rPr>
          <w:rFonts w:eastAsia="맑은 고딕"/>
        </w:rPr>
        <w:t> </w:t>
      </w:r>
      <w:r w:rsidRPr="001B1618">
        <w:rPr>
          <w:rFonts w:eastAsia="맑은 고딕"/>
        </w:rPr>
        <w:t>WG feedback.</w:t>
      </w:r>
    </w:p>
    <w:p w14:paraId="29E42B44" w14:textId="77777777" w:rsidR="005E2F43" w:rsidRPr="004B5812" w:rsidRDefault="005E2F43" w:rsidP="005E2F43">
      <w:pPr>
        <w:pStyle w:val="B1"/>
        <w:rPr>
          <w:rFonts w:eastAsia="SimSun"/>
          <w:b/>
          <w:bCs/>
          <w:lang w:eastAsia="zh-CN"/>
        </w:rPr>
      </w:pPr>
      <w:r w:rsidRPr="004B5812">
        <w:rPr>
          <w:b/>
          <w:bCs/>
          <w:lang w:eastAsia="zh-CN"/>
        </w:rPr>
        <w:tab/>
      </w:r>
      <w:r w:rsidRPr="004B5812">
        <w:rPr>
          <w:rFonts w:hint="eastAsia"/>
          <w:b/>
          <w:bCs/>
          <w:lang w:eastAsia="zh-CN"/>
        </w:rPr>
        <w:t>O</w:t>
      </w:r>
      <w:r w:rsidRPr="004B5812">
        <w:rPr>
          <w:b/>
          <w:bCs/>
          <w:lang w:eastAsia="zh-CN"/>
        </w:rPr>
        <w:t>ption</w:t>
      </w:r>
      <w:r w:rsidRPr="004B5812">
        <w:rPr>
          <w:rFonts w:eastAsia="SimSun"/>
          <w:b/>
          <w:bCs/>
          <w:lang w:eastAsia="zh-CN"/>
        </w:rPr>
        <w:t xml:space="preserve"> 3: </w:t>
      </w:r>
      <w:r w:rsidRPr="004B5812">
        <w:rPr>
          <w:b/>
          <w:bCs/>
          <w:lang w:eastAsia="zh-CN"/>
        </w:rPr>
        <w:t>Reconfiguration of TAs:</w:t>
      </w:r>
    </w:p>
    <w:p w14:paraId="315C990F" w14:textId="77777777" w:rsidR="005E2F43" w:rsidRPr="001B1618" w:rsidRDefault="005E2F43" w:rsidP="005E2F43">
      <w:pPr>
        <w:pStyle w:val="B2"/>
        <w:rPr>
          <w:lang w:eastAsia="zh-CN"/>
        </w:rPr>
      </w:pPr>
      <w:r w:rsidRPr="001B1618">
        <w:rPr>
          <w:lang w:eastAsia="zh-CN"/>
        </w:rPr>
        <w:t>-</w:t>
      </w:r>
      <w:r w:rsidRPr="001B1618">
        <w:rPr>
          <w:lang w:eastAsia="zh-CN"/>
        </w:rPr>
        <w:tab/>
        <w:t>Reconfiguration of TAs to keep the end-to-end significance of slice unchanged, but an operator configures the cells of a TA that are outside AoS to have no or limited resources using existing NG-RAN OAM configuration. The solution can be co</w:t>
      </w:r>
      <w:r>
        <w:rPr>
          <w:lang w:eastAsia="zh-CN"/>
        </w:rPr>
        <w:t>m</w:t>
      </w:r>
      <w:r w:rsidRPr="001B1618">
        <w:rPr>
          <w:lang w:eastAsia="zh-CN"/>
        </w:rPr>
        <w:t>bined with a mechanism that limited the SM signalling for slices when the UE is outside the AoS e.g</w:t>
      </w:r>
      <w:r>
        <w:rPr>
          <w:lang w:eastAsia="zh-CN"/>
        </w:rPr>
        <w:t>.</w:t>
      </w:r>
      <w:r w:rsidRPr="001B1618">
        <w:rPr>
          <w:lang w:eastAsia="zh-CN"/>
        </w:rPr>
        <w:t xml:space="preserve"> Option 2.</w:t>
      </w:r>
    </w:p>
    <w:p w14:paraId="4868A79F" w14:textId="3C0450B2" w:rsidR="005E2F43" w:rsidRPr="004B5812" w:rsidDel="009F64D5" w:rsidRDefault="005E2F43" w:rsidP="005E2F43">
      <w:pPr>
        <w:pStyle w:val="B1"/>
        <w:rPr>
          <w:del w:id="10" w:author="Myungjune@LGE" w:date="2022-10-31T15:52:00Z"/>
          <w:b/>
          <w:bCs/>
          <w:lang w:eastAsia="zh-CN"/>
        </w:rPr>
      </w:pPr>
      <w:del w:id="11" w:author="Myungjune@LGE" w:date="2022-10-31T15:52:00Z">
        <w:r w:rsidRPr="004B5812" w:rsidDel="009F64D5">
          <w:rPr>
            <w:b/>
            <w:bCs/>
            <w:lang w:eastAsia="zh-CN"/>
          </w:rPr>
          <w:tab/>
          <w:delText>Option 4: AMF is configured with S-NSSAI availability policies that the AMF sends to the UE:</w:delText>
        </w:r>
      </w:del>
    </w:p>
    <w:p w14:paraId="05FC8250" w14:textId="1F3FCEDB" w:rsidR="0013759E" w:rsidRPr="001B1618" w:rsidDel="009F64D5" w:rsidRDefault="005E2F43" w:rsidP="0013759E">
      <w:pPr>
        <w:pStyle w:val="NO"/>
        <w:rPr>
          <w:del w:id="12" w:author="Myungjune@LGE" w:date="2022-10-31T15:52:00Z"/>
          <w:rFonts w:eastAsia="맑은 고딕"/>
          <w:lang w:eastAsia="zh-CN"/>
        </w:rPr>
      </w:pPr>
      <w:del w:id="13" w:author="Myungjune@LGE" w:date="2022-10-31T15:52:00Z">
        <w:r w:rsidDel="009F64D5">
          <w:rPr>
            <w:rFonts w:eastAsia="맑은 고딕"/>
            <w:lang w:eastAsia="zh-CN"/>
          </w:rPr>
          <w:delText>-</w:delText>
        </w:r>
        <w:r w:rsidDel="009F64D5">
          <w:rPr>
            <w:rFonts w:eastAsia="맑은 고딕"/>
            <w:lang w:eastAsia="zh-CN"/>
          </w:rPr>
          <w:tab/>
        </w:r>
        <w:r w:rsidRPr="001B1618" w:rsidDel="009F64D5">
          <w:rPr>
            <w:rFonts w:eastAsia="맑은 고딕"/>
            <w:lang w:eastAsia="zh-CN"/>
          </w:rPr>
          <w:delText>Availability validity can be time and location. The UE uses the policies and when the availability are not valid, the UE considers the S-NSSAI to be 1) not registered or 2) registered while no UP are allowed to be activated based on information in the received policy.</w:delText>
        </w:r>
      </w:del>
    </w:p>
    <w:p w14:paraId="1D6D36B5" w14:textId="10CA9B69" w:rsidR="005E2F43" w:rsidRPr="001B1618" w:rsidDel="006665FE" w:rsidRDefault="005E2F43" w:rsidP="005E2F43">
      <w:pPr>
        <w:pStyle w:val="EditorsNote"/>
        <w:rPr>
          <w:del w:id="14" w:author="Myungjune@LGE" w:date="2022-10-31T15:37:00Z"/>
          <w:rFonts w:eastAsia="맑은 고딕"/>
          <w:lang w:eastAsia="zh-CN"/>
        </w:rPr>
      </w:pPr>
      <w:del w:id="15" w:author="Myungjune@LGE" w:date="2022-10-31T15:37:00Z">
        <w:r w:rsidRPr="001B1618" w:rsidDel="006665FE">
          <w:rPr>
            <w:rFonts w:eastAsia="SimSun"/>
            <w:lang w:eastAsia="zh-CN"/>
          </w:rPr>
          <w:delText>Editor</w:delText>
        </w:r>
        <w:r w:rsidRPr="001B1618" w:rsidDel="006665FE">
          <w:rPr>
            <w:rFonts w:eastAsia="SimSun"/>
            <w:lang w:val="x-none" w:eastAsia="ko-KR"/>
          </w:rPr>
          <w:delText>'</w:delText>
        </w:r>
        <w:r w:rsidRPr="001B1618" w:rsidDel="006665FE">
          <w:rPr>
            <w:rFonts w:eastAsia="SimSun"/>
            <w:lang w:eastAsia="zh-CN"/>
          </w:rPr>
          <w:delText>s</w:delText>
        </w:r>
        <w:r w:rsidRPr="001B1618" w:rsidDel="006665FE">
          <w:rPr>
            <w:rFonts w:eastAsia="맑은 고딕"/>
            <w:lang w:eastAsia="zh-CN"/>
          </w:rPr>
          <w:delText xml:space="preserve"> note:</w:delText>
        </w:r>
        <w:r w:rsidDel="006665FE">
          <w:rPr>
            <w:rFonts w:eastAsia="맑은 고딕"/>
            <w:lang w:eastAsia="zh-CN"/>
          </w:rPr>
          <w:tab/>
        </w:r>
        <w:r w:rsidRPr="001B1618" w:rsidDel="006665FE">
          <w:rPr>
            <w:rFonts w:eastAsia="맑은 고딕"/>
            <w:lang w:eastAsia="zh-CN"/>
          </w:rPr>
          <w:delText>It is FFS which option(s) are adopted for normative work (option 3 is already supported by current specifications).</w:delText>
        </w:r>
      </w:del>
    </w:p>
    <w:p w14:paraId="01D89101" w14:textId="77777777" w:rsidR="005E2F43" w:rsidRPr="00197282" w:rsidRDefault="005E2F43" w:rsidP="005E2F43">
      <w:pPr>
        <w:rPr>
          <w:b/>
          <w:bCs/>
        </w:rPr>
      </w:pPr>
      <w:bookmarkStart w:id="16" w:name="_PERM_MCCTEMPBM_CRPT96880020___5"/>
      <w:r w:rsidRPr="00197282">
        <w:rPr>
          <w:b/>
          <w:bCs/>
        </w:rPr>
        <w:t>For improved support of temporary network slices:</w:t>
      </w:r>
    </w:p>
    <w:bookmarkEnd w:id="16"/>
    <w:p w14:paraId="6C3F7F45" w14:textId="15197582" w:rsidR="005E2F43" w:rsidRPr="004B5812" w:rsidDel="00701BBD" w:rsidRDefault="005E2F43" w:rsidP="005E2F43">
      <w:pPr>
        <w:pStyle w:val="B1"/>
        <w:rPr>
          <w:del w:id="17" w:author="Myungjune@LGE" w:date="2022-10-31T15:28:00Z"/>
          <w:b/>
          <w:bCs/>
          <w:lang w:eastAsia="zh-CN"/>
        </w:rPr>
      </w:pPr>
      <w:del w:id="18" w:author="Myungjune@LGE" w:date="2022-10-31T15:28:00Z">
        <w:r w:rsidRPr="004B5812" w:rsidDel="00701BBD">
          <w:rPr>
            <w:b/>
            <w:bCs/>
            <w:lang w:eastAsia="zh-CN"/>
          </w:rPr>
          <w:tab/>
          <w:delText xml:space="preserve">Option 1: Sending </w:delText>
        </w:r>
        <w:r w:rsidRPr="004B5812" w:rsidDel="00701BBD">
          <w:rPr>
            <w:b/>
            <w:bCs/>
          </w:rPr>
          <w:delText>“Timing Information”</w:delText>
        </w:r>
        <w:r w:rsidRPr="004B5812" w:rsidDel="00701BBD">
          <w:rPr>
            <w:b/>
            <w:bCs/>
            <w:lang w:eastAsia="zh-CN"/>
          </w:rPr>
          <w:delText xml:space="preserve"> about the configured/allowed slices</w:delText>
        </w:r>
        <w:r w:rsidRPr="004B5812" w:rsidDel="00701BBD">
          <w:rPr>
            <w:b/>
            <w:bCs/>
          </w:rPr>
          <w:delText xml:space="preserve"> to the UE</w:delText>
        </w:r>
        <w:r w:rsidDel="00701BBD">
          <w:rPr>
            <w:b/>
            <w:bCs/>
          </w:rPr>
          <w:delText>:</w:delText>
        </w:r>
      </w:del>
    </w:p>
    <w:p w14:paraId="5B0264D7" w14:textId="058B48D7" w:rsidR="005E2F43" w:rsidDel="00701BBD" w:rsidRDefault="005E2F43" w:rsidP="005E2F43">
      <w:pPr>
        <w:pStyle w:val="B2"/>
        <w:rPr>
          <w:del w:id="19" w:author="Myungjune@LGE" w:date="2022-10-31T15:28:00Z"/>
          <w:lang w:eastAsia="zh-CN"/>
        </w:rPr>
      </w:pPr>
      <w:del w:id="20" w:author="Myungjune@LGE" w:date="2022-10-31T15:28:00Z">
        <w:r w:rsidDel="00701BBD">
          <w:rPr>
            <w:lang w:eastAsia="zh-CN"/>
          </w:rPr>
          <w:delText>-</w:delText>
        </w:r>
        <w:r w:rsidDel="00701BBD">
          <w:rPr>
            <w:lang w:eastAsia="zh-CN"/>
          </w:rPr>
          <w:tab/>
          <w:delText>"Timing Information" as described in Solution #24 can be used to track the start time, end time, and periodicity of the availability of the network slice, including any related temporary TA. A solution will be standardized that enabled the UE to be updated with timing information related to the availability of the configured/allowed slices. It is proposed to specify that the UE can be updated with timing information about the configured/allowed slices and this same timing information can also be provided from the RAN to the AMF when the serving PLMN RAN is configured with the timing information. The timing information can be associated to TAs, S-NSSAIs for temporary slices that also require deployment/support of temporary TAs. If the termination of a network slice is HPLMN initiated, then this information is passed to UE and RAN UE context in addition to AMF and SMF. If both VPLMN and HPLMN timing information applies the most constraining timing determines a slice availability.</w:delText>
        </w:r>
      </w:del>
    </w:p>
    <w:p w14:paraId="05E376BB" w14:textId="0A0E217F" w:rsidR="005E2F43" w:rsidDel="00701BBD" w:rsidRDefault="005E2F43" w:rsidP="005E2F43">
      <w:pPr>
        <w:pStyle w:val="B2"/>
        <w:rPr>
          <w:del w:id="21" w:author="Myungjune@LGE" w:date="2022-10-31T15:28:00Z"/>
          <w:lang w:eastAsia="zh-CN"/>
        </w:rPr>
      </w:pPr>
      <w:del w:id="22" w:author="Myungjune@LGE" w:date="2022-10-31T15:28:00Z">
        <w:r w:rsidDel="00701BBD">
          <w:rPr>
            <w:lang w:eastAsia="zh-CN"/>
          </w:rPr>
          <w:lastRenderedPageBreak/>
          <w:delText>-</w:delText>
        </w:r>
        <w:r w:rsidDel="00701BBD">
          <w:rPr>
            <w:lang w:eastAsia="zh-CN"/>
          </w:rPr>
          <w:tab/>
          <w:delText>When the timer associated with a S-NSSAI expires, then the UE and network removes the S-NSSAI locally from the allowed NSSAI if the S-NSSAI present in the allowed NSSAI.</w:delText>
        </w:r>
      </w:del>
    </w:p>
    <w:p w14:paraId="024EA99F" w14:textId="4E34A34D" w:rsidR="005E2F43" w:rsidDel="00701BBD" w:rsidRDefault="005E2F43" w:rsidP="005E2F43">
      <w:pPr>
        <w:pStyle w:val="B2"/>
        <w:rPr>
          <w:del w:id="23" w:author="Myungjune@LGE" w:date="2022-10-31T15:28:00Z"/>
          <w:lang w:eastAsia="zh-CN"/>
        </w:rPr>
      </w:pPr>
      <w:del w:id="24" w:author="Myungjune@LGE" w:date="2022-10-31T15:28:00Z">
        <w:r w:rsidDel="00701BBD">
          <w:rPr>
            <w:lang w:eastAsia="zh-CN"/>
          </w:rPr>
          <w:delText>-</w:delText>
        </w:r>
        <w:r w:rsidDel="00701BBD">
          <w:rPr>
            <w:lang w:eastAsia="zh-CN"/>
          </w:rPr>
          <w:tab/>
          <w:delText>When a slice is periodically available/unavailable, the principles of Solution #24 can be followed so that the associated PDU session can be retained and restored.</w:delText>
        </w:r>
      </w:del>
    </w:p>
    <w:p w14:paraId="1ECDE964" w14:textId="75B4E915" w:rsidR="005E2F43" w:rsidDel="00701BBD" w:rsidRDefault="005E2F43" w:rsidP="005E2F43">
      <w:pPr>
        <w:pStyle w:val="B2"/>
        <w:rPr>
          <w:del w:id="25" w:author="Myungjune@LGE" w:date="2022-10-31T15:28:00Z"/>
          <w:lang w:eastAsia="zh-CN"/>
        </w:rPr>
      </w:pPr>
      <w:del w:id="26" w:author="Myungjune@LGE" w:date="2022-10-31T15:28:00Z">
        <w:r w:rsidDel="00701BBD">
          <w:rPr>
            <w:lang w:eastAsia="zh-CN"/>
          </w:rPr>
          <w:delText>-</w:delText>
        </w:r>
        <w:r w:rsidDel="00701BBD">
          <w:rPr>
            <w:lang w:eastAsia="zh-CN"/>
          </w:rPr>
          <w:tab/>
          <w:delText>The UE sends capability that it supports timing information to the network. The network provides timing information to the supported UE.</w:delText>
        </w:r>
      </w:del>
    </w:p>
    <w:p w14:paraId="5C7F76BF" w14:textId="080820F9" w:rsidR="005E2F43" w:rsidRPr="004B5812" w:rsidDel="00701BBD" w:rsidRDefault="005E2F43" w:rsidP="005E2F43">
      <w:pPr>
        <w:pStyle w:val="B1"/>
        <w:rPr>
          <w:del w:id="27" w:author="Myungjune@LGE" w:date="2022-10-31T15:28:00Z"/>
          <w:b/>
          <w:bCs/>
          <w:lang w:eastAsia="zh-CN"/>
        </w:rPr>
      </w:pPr>
      <w:del w:id="28" w:author="Myungjune@LGE" w:date="2022-10-31T15:28:00Z">
        <w:r w:rsidRPr="004B5812" w:rsidDel="00701BBD">
          <w:rPr>
            <w:b/>
            <w:bCs/>
            <w:lang w:eastAsia="zh-CN"/>
          </w:rPr>
          <w:tab/>
          <w:delText>Option 2: URSP rule is enhanced with indication to request the UE to re-evaluation the URSP rules</w:delText>
        </w:r>
        <w:r w:rsidDel="00701BBD">
          <w:rPr>
            <w:b/>
            <w:bCs/>
            <w:lang w:eastAsia="zh-CN"/>
          </w:rPr>
          <w:delText>:</w:delText>
        </w:r>
      </w:del>
    </w:p>
    <w:p w14:paraId="20FB70EE" w14:textId="021F5CB1" w:rsidR="005E2F43" w:rsidRPr="004B5812" w:rsidDel="00701BBD" w:rsidRDefault="005E2F43" w:rsidP="005E2F43">
      <w:pPr>
        <w:pStyle w:val="B2"/>
        <w:rPr>
          <w:del w:id="29" w:author="Myungjune@LGE" w:date="2022-10-31T15:28:00Z"/>
          <w:rFonts w:eastAsia="SimSun"/>
        </w:rPr>
      </w:pPr>
      <w:del w:id="30" w:author="Myungjune@LGE" w:date="2022-10-31T15:28:00Z">
        <w:r w:rsidDel="00701BBD">
          <w:rPr>
            <w:rFonts w:eastAsia="SimSun"/>
          </w:rPr>
          <w:delText>-</w:delText>
        </w:r>
        <w:r w:rsidDel="00701BBD">
          <w:rPr>
            <w:rFonts w:eastAsia="SimSun"/>
          </w:rPr>
          <w:tab/>
          <w:delText>For timing restriction of the use of a network slice, URSP rules are enhanced with the requirement for the UE to re-evaluate the URSP rules periodically as per a standardized value or according to a value indicated by the 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w:delText>
        </w:r>
      </w:del>
    </w:p>
    <w:p w14:paraId="69281162" w14:textId="77777777" w:rsidR="005E2F43" w:rsidRPr="004B5812" w:rsidRDefault="005E2F43" w:rsidP="005E2F43">
      <w:pPr>
        <w:pStyle w:val="B1"/>
        <w:rPr>
          <w:rFonts w:eastAsia="SimSun"/>
          <w:b/>
          <w:bCs/>
          <w:lang w:eastAsia="zh-CN"/>
        </w:rPr>
      </w:pPr>
      <w:r w:rsidRPr="004B5812">
        <w:rPr>
          <w:rFonts w:eastAsia="SimSun"/>
          <w:b/>
          <w:bCs/>
          <w:lang w:eastAsia="zh-CN"/>
        </w:rPr>
        <w:tab/>
        <w:t>Option 3: Reusing existing URSP rule</w:t>
      </w:r>
      <w:r>
        <w:rPr>
          <w:rFonts w:eastAsia="SimSun"/>
          <w:b/>
          <w:bCs/>
          <w:lang w:eastAsia="zh-CN"/>
        </w:rPr>
        <w:t>:</w:t>
      </w:r>
    </w:p>
    <w:p w14:paraId="412FBBE9" w14:textId="77777777" w:rsidR="005E2F43" w:rsidRPr="006D4BAE" w:rsidRDefault="005E2F43" w:rsidP="005E2F43">
      <w:pPr>
        <w:pStyle w:val="B2"/>
        <w:rPr>
          <w:rFonts w:eastAsia="SimSun"/>
          <w:lang w:eastAsia="zh-CN"/>
        </w:rPr>
      </w:pPr>
      <w:r w:rsidRPr="006D4BAE">
        <w:rPr>
          <w:rFonts w:eastAsia="SimSun"/>
          <w:lang w:eastAsia="zh-CN"/>
        </w:rPr>
        <w:t>-</w:t>
      </w:r>
      <w:r>
        <w:rPr>
          <w:rFonts w:eastAsia="SimSun"/>
          <w:lang w:eastAsia="zh-CN"/>
        </w:rPr>
        <w:tab/>
      </w:r>
      <w:r w:rsidRPr="006D4BAE">
        <w:rPr>
          <w:lang w:eastAsia="zh-CN"/>
        </w:rPr>
        <w:t>The</w:t>
      </w:r>
      <w:r w:rsidRPr="006D4BAE">
        <w:rPr>
          <w:rFonts w:eastAsia="SimSun"/>
          <w:lang w:eastAsia="zh-CN"/>
        </w:rPr>
        <w:t xml:space="preserve"> PCF should generate URSP based on Temporary network slices related information stored in the UDR. UE can be aware of the </w:t>
      </w:r>
      <w:r w:rsidRPr="006D4BAE">
        <w:t xml:space="preserve">validity timer of the slice or </w:t>
      </w:r>
      <w:r w:rsidRPr="006D4BAE">
        <w:rPr>
          <w:rFonts w:eastAsia="SimSun"/>
          <w:lang w:eastAsia="zh-CN"/>
        </w:rPr>
        <w:t>applicable area of the service in the validation criteria in URSP and manage the PDU Sessions for the related S-NSSAI accordingly based on the current design as described in clause</w:t>
      </w:r>
      <w:r>
        <w:rPr>
          <w:rFonts w:eastAsia="SimSun"/>
          <w:lang w:val="en-US" w:eastAsia="zh-CN"/>
        </w:rPr>
        <w:t> </w:t>
      </w:r>
      <w:r w:rsidRPr="006D4BAE">
        <w:rPr>
          <w:rFonts w:eastAsia="SimSun"/>
          <w:lang w:eastAsia="zh-CN"/>
        </w:rPr>
        <w:t xml:space="preserve">6.6.2.3 </w:t>
      </w:r>
      <w:r>
        <w:rPr>
          <w:rFonts w:eastAsia="SimSun"/>
          <w:lang w:eastAsia="zh-CN"/>
        </w:rPr>
        <w:t xml:space="preserve">of </w:t>
      </w:r>
      <w:r w:rsidRPr="006D4BAE">
        <w:rPr>
          <w:rFonts w:eastAsia="SimSun"/>
          <w:lang w:eastAsia="zh-CN"/>
        </w:rPr>
        <w:t>TS</w:t>
      </w:r>
      <w:r>
        <w:rPr>
          <w:rFonts w:eastAsia="SimSun"/>
          <w:lang w:eastAsia="zh-CN"/>
        </w:rPr>
        <w:t> </w:t>
      </w:r>
      <w:r w:rsidRPr="006D4BAE">
        <w:rPr>
          <w:rFonts w:eastAsia="SimSun"/>
          <w:lang w:eastAsia="zh-CN"/>
        </w:rPr>
        <w:t>23.503</w:t>
      </w:r>
      <w:r>
        <w:rPr>
          <w:rFonts w:eastAsia="SimSun"/>
          <w:lang w:eastAsia="zh-CN"/>
        </w:rPr>
        <w:t> </w:t>
      </w:r>
      <w:r w:rsidRPr="006D4BAE">
        <w:rPr>
          <w:rFonts w:eastAsia="SimSun"/>
          <w:lang w:eastAsia="zh-CN"/>
        </w:rPr>
        <w:t>[12].</w:t>
      </w:r>
    </w:p>
    <w:p w14:paraId="5F48B548" w14:textId="6AF676BA" w:rsidR="005E2F43" w:rsidRPr="004B5812" w:rsidDel="009F64D5" w:rsidRDefault="005E2F43" w:rsidP="005E2F43">
      <w:pPr>
        <w:pStyle w:val="B1"/>
        <w:rPr>
          <w:del w:id="31" w:author="Myungjune@LGE" w:date="2022-10-31T15:52:00Z"/>
          <w:b/>
          <w:bCs/>
          <w:lang w:eastAsia="zh-CN"/>
        </w:rPr>
      </w:pPr>
      <w:del w:id="32" w:author="Myungjune@LGE" w:date="2022-10-31T15:52:00Z">
        <w:r w:rsidRPr="004B5812" w:rsidDel="009F64D5">
          <w:rPr>
            <w:b/>
            <w:bCs/>
            <w:lang w:eastAsia="zh-CN"/>
          </w:rPr>
          <w:tab/>
          <w:delText>Option 4: AMF is configured with S-NSSAI availability policies that the AMF sends to the UE</w:delText>
        </w:r>
        <w:r w:rsidDel="009F64D5">
          <w:rPr>
            <w:b/>
            <w:bCs/>
            <w:lang w:eastAsia="zh-CN"/>
          </w:rPr>
          <w:delText>:</w:delText>
        </w:r>
      </w:del>
    </w:p>
    <w:p w14:paraId="035F6A9E" w14:textId="12188135" w:rsidR="005E2F43" w:rsidRPr="006D4BAE" w:rsidDel="009F64D5" w:rsidRDefault="005E2F43" w:rsidP="005E2F43">
      <w:pPr>
        <w:pStyle w:val="B2"/>
        <w:rPr>
          <w:del w:id="33" w:author="Myungjune@LGE" w:date="2022-10-31T15:52:00Z"/>
          <w:lang w:eastAsia="zh-CN"/>
        </w:rPr>
      </w:pPr>
      <w:del w:id="34" w:author="Myungjune@LGE" w:date="2022-10-31T15:52:00Z">
        <w:r w:rsidDel="009F64D5">
          <w:rPr>
            <w:lang w:eastAsia="zh-CN"/>
          </w:rPr>
          <w:delText>-</w:delText>
        </w:r>
        <w:r w:rsidDel="009F64D5">
          <w:rPr>
            <w:lang w:eastAsia="zh-CN"/>
          </w:rPr>
          <w:tab/>
        </w:r>
        <w:r w:rsidRPr="006D4BAE" w:rsidDel="009F64D5">
          <w:rPr>
            <w:lang w:eastAsia="zh-CN"/>
          </w:rPr>
          <w:delText xml:space="preserve">Availability validity can be time and location. The UE uses the policies </w:delText>
        </w:r>
        <w:r w:rsidDel="009F64D5">
          <w:rPr>
            <w:lang w:eastAsia="zh-CN"/>
          </w:rPr>
          <w:delText>a</w:delText>
        </w:r>
        <w:r w:rsidRPr="006D4BAE" w:rsidDel="009F64D5">
          <w:rPr>
            <w:lang w:eastAsia="zh-CN"/>
          </w:rPr>
          <w:delText>nd when the availability are not valid, the UE considers the S-NSSAI to be 1) not registered or 2) registered while no UP are allowed to be activated based on information in the received policy.</w:delText>
        </w:r>
      </w:del>
    </w:p>
    <w:p w14:paraId="7E89F29B" w14:textId="048EB817" w:rsidR="005E2F43" w:rsidRPr="0041184E" w:rsidDel="006665FE" w:rsidRDefault="005E2F43" w:rsidP="005E2F43">
      <w:pPr>
        <w:pStyle w:val="EditorsNote"/>
        <w:rPr>
          <w:del w:id="35" w:author="Myungjune@LGE" w:date="2022-10-31T15:38:00Z"/>
          <w:rFonts w:eastAsia="맑은 고딕"/>
          <w:lang w:eastAsia="zh-CN"/>
        </w:rPr>
      </w:pPr>
      <w:del w:id="36" w:author="Myungjune@LGE" w:date="2022-10-31T15:38:00Z">
        <w:r w:rsidRPr="0041184E" w:rsidDel="006665FE">
          <w:rPr>
            <w:rFonts w:eastAsia="SimSun"/>
            <w:lang w:eastAsia="zh-CN"/>
          </w:rPr>
          <w:delText>Editor</w:delText>
        </w:r>
        <w:r w:rsidRPr="0041184E" w:rsidDel="006665FE">
          <w:rPr>
            <w:rFonts w:eastAsia="SimSun"/>
            <w:lang w:val="x-none" w:eastAsia="ko-KR"/>
          </w:rPr>
          <w:delText>'</w:delText>
        </w:r>
        <w:r w:rsidRPr="00B777FC" w:rsidDel="006665FE">
          <w:rPr>
            <w:rFonts w:eastAsia="SimSun"/>
            <w:lang w:eastAsia="zh-CN"/>
          </w:rPr>
          <w:delText>s</w:delText>
        </w:r>
        <w:r w:rsidRPr="00B777FC" w:rsidDel="006665FE">
          <w:rPr>
            <w:rFonts w:eastAsia="맑은 고딕"/>
            <w:lang w:eastAsia="zh-CN"/>
          </w:rPr>
          <w:delText xml:space="preserve"> note</w:delText>
        </w:r>
        <w:r w:rsidRPr="008E7754" w:rsidDel="006665FE">
          <w:rPr>
            <w:rFonts w:eastAsia="맑은 고딕"/>
            <w:lang w:eastAsia="zh-CN"/>
          </w:rPr>
          <w:delText>:</w:delText>
        </w:r>
        <w:r w:rsidDel="006665FE">
          <w:rPr>
            <w:rFonts w:eastAsia="맑은 고딕"/>
            <w:lang w:eastAsia="zh-CN"/>
          </w:rPr>
          <w:tab/>
        </w:r>
        <w:r w:rsidRPr="0041184E" w:rsidDel="006665FE">
          <w:rPr>
            <w:rFonts w:eastAsia="맑은 고딕"/>
            <w:lang w:eastAsia="zh-CN"/>
          </w:rPr>
          <w:delText>It is FFS which option are adopted for normative work.</w:delText>
        </w:r>
      </w:del>
    </w:p>
    <w:p w14:paraId="0D2D21E4" w14:textId="483B7519" w:rsidR="005E2F43" w:rsidRPr="006D4BAE" w:rsidRDefault="005E2F43" w:rsidP="005E2F43">
      <w:pPr>
        <w:pStyle w:val="NO"/>
        <w:rPr>
          <w:rFonts w:eastAsia="맑은 고딕"/>
          <w:lang w:eastAsia="zh-CN"/>
        </w:rPr>
      </w:pPr>
      <w:r w:rsidRPr="006D4BAE">
        <w:rPr>
          <w:rFonts w:eastAsia="맑은 고딕"/>
          <w:lang w:eastAsia="zh-CN"/>
        </w:rPr>
        <w:t>NOTE:</w:t>
      </w:r>
      <w:r w:rsidRPr="006D4BAE">
        <w:rPr>
          <w:rFonts w:eastAsia="맑은 고딕"/>
          <w:lang w:eastAsia="zh-CN"/>
        </w:rPr>
        <w:tab/>
      </w:r>
      <w:r>
        <w:rPr>
          <w:rFonts w:eastAsia="맑은 고딕"/>
          <w:lang w:eastAsia="zh-CN"/>
        </w:rPr>
        <w:t>T</w:t>
      </w:r>
      <w:r w:rsidRPr="006D4BAE">
        <w:rPr>
          <w:rFonts w:eastAsia="맑은 고딕"/>
          <w:lang w:eastAsia="zh-CN"/>
        </w:rPr>
        <w:t>emporary network slices does not mean that the network slices are decommissions and created as per the timing information, but the network slices are not meant to be available for use by the UE.</w:t>
      </w:r>
    </w:p>
    <w:p w14:paraId="1779EBCA" w14:textId="77777777" w:rsidR="005E2F43" w:rsidRPr="00197282" w:rsidRDefault="005E2F43" w:rsidP="005E2F43">
      <w:pPr>
        <w:rPr>
          <w:b/>
          <w:bCs/>
        </w:rPr>
      </w:pPr>
      <w:bookmarkStart w:id="37" w:name="_PERM_MCCTEMPBM_CRPT96880021___5"/>
      <w:r w:rsidRPr="00197282">
        <w:rPr>
          <w:b/>
          <w:bCs/>
        </w:rPr>
        <w:t>For the graceful and gradual termination aspect:</w:t>
      </w:r>
    </w:p>
    <w:bookmarkEnd w:id="37"/>
    <w:p w14:paraId="3B57748F" w14:textId="77777777" w:rsidR="005E2F43" w:rsidRPr="004B5812" w:rsidRDefault="005E2F43" w:rsidP="005E2F43">
      <w:pPr>
        <w:pStyle w:val="B1"/>
        <w:rPr>
          <w:b/>
          <w:bCs/>
          <w:lang w:eastAsia="zh-CN"/>
        </w:rPr>
      </w:pPr>
      <w:r w:rsidRPr="004B5812">
        <w:rPr>
          <w:b/>
          <w:bCs/>
          <w:lang w:eastAsia="zh-CN"/>
        </w:rPr>
        <w:tab/>
        <w:t>Option 1:</w:t>
      </w:r>
    </w:p>
    <w:p w14:paraId="251F5310" w14:textId="77777777" w:rsidR="005E2F43" w:rsidRPr="006D4BAE" w:rsidRDefault="005E2F43" w:rsidP="005E2F43">
      <w:pPr>
        <w:pStyle w:val="B2"/>
        <w:rPr>
          <w:lang w:eastAsia="zh-CN"/>
        </w:rPr>
      </w:pPr>
      <w:r w:rsidRPr="006D4BAE">
        <w:rPr>
          <w:lang w:eastAsia="zh-CN"/>
        </w:rPr>
        <w:t>-</w:t>
      </w:r>
      <w:r w:rsidRPr="006D4BAE">
        <w:rPr>
          <w:lang w:eastAsia="zh-CN"/>
        </w:rPr>
        <w:tab/>
        <w:t>For decommission of a network slice, OAM and NF implementation (e.g. by updating URSP rules and to deregister not used S-NSSAIs) can handle the functionality without further standardization. Whether OAM provides timing information to an NF as to allow the NF to apply a change of resource utilization in advance, e.g. a time for how long time a Shutting Down state is to be valid, would be up to SA</w:t>
      </w:r>
      <w:r>
        <w:rPr>
          <w:lang w:eastAsia="zh-CN"/>
        </w:rPr>
        <w:t> WG</w:t>
      </w:r>
      <w:r w:rsidRPr="006D4BAE">
        <w:rPr>
          <w:lang w:eastAsia="zh-CN"/>
        </w:rPr>
        <w:t>5.</w:t>
      </w:r>
    </w:p>
    <w:p w14:paraId="3DC260BC" w14:textId="77777777" w:rsidR="005E2F43" w:rsidRPr="0041184E" w:rsidRDefault="005E2F43" w:rsidP="005E2F43">
      <w:pPr>
        <w:pStyle w:val="B2"/>
        <w:rPr>
          <w:rFonts w:eastAsia="SimSun"/>
          <w:lang w:eastAsia="zh-CN"/>
        </w:rPr>
      </w:pPr>
      <w:r w:rsidRPr="006D4BAE">
        <w:rPr>
          <w:lang w:eastAsia="zh-CN"/>
        </w:rPr>
        <w:t>-</w:t>
      </w:r>
      <w:r>
        <w:rPr>
          <w:lang w:eastAsia="zh-CN"/>
        </w:rPr>
        <w:tab/>
      </w:r>
      <w:r w:rsidRPr="0041184E">
        <w:rPr>
          <w:rFonts w:eastAsia="SimSun"/>
          <w:lang w:eastAsia="zh-CN"/>
        </w:rPr>
        <w:t xml:space="preserve">UE can be aware of the </w:t>
      </w:r>
      <w:r w:rsidRPr="006D4BAE">
        <w:t xml:space="preserve">validity timer of the slice or </w:t>
      </w:r>
      <w:r w:rsidRPr="001B1618">
        <w:rPr>
          <w:rFonts w:eastAsia="SimSun"/>
          <w:lang w:eastAsia="zh-CN"/>
        </w:rPr>
        <w:t>applicable area of the service in the validation criteria in existing URSP and release the PDU Sessions for the related S-NSSAI gracefully based on the current design as described in</w:t>
      </w:r>
      <w:r w:rsidRPr="0041184E">
        <w:rPr>
          <w:rFonts w:eastAsia="SimSun"/>
          <w:lang w:eastAsia="zh-CN"/>
        </w:rPr>
        <w:t xml:space="preserve"> clause</w:t>
      </w:r>
      <w:r>
        <w:rPr>
          <w:rFonts w:eastAsia="SimSun"/>
          <w:lang w:val="en-US" w:eastAsia="zh-CN"/>
        </w:rPr>
        <w:t> </w:t>
      </w:r>
      <w:r w:rsidRPr="0041184E">
        <w:rPr>
          <w:rFonts w:eastAsia="SimSun"/>
          <w:lang w:eastAsia="zh-CN"/>
        </w:rPr>
        <w:t>6.6.2.3</w:t>
      </w:r>
      <w:r w:rsidRPr="001B1618">
        <w:rPr>
          <w:rFonts w:eastAsia="SimSun"/>
          <w:lang w:eastAsia="zh-CN"/>
        </w:rPr>
        <w:t xml:space="preserve"> </w:t>
      </w:r>
      <w:r>
        <w:rPr>
          <w:rFonts w:eastAsia="SimSun"/>
          <w:lang w:eastAsia="zh-CN"/>
        </w:rPr>
        <w:t xml:space="preserve">of </w:t>
      </w:r>
      <w:r w:rsidRPr="001B1618">
        <w:rPr>
          <w:rFonts w:eastAsia="SimSun"/>
          <w:lang w:eastAsia="zh-CN"/>
        </w:rPr>
        <w:t>TS</w:t>
      </w:r>
      <w:r>
        <w:rPr>
          <w:rFonts w:eastAsia="SimSun"/>
          <w:lang w:eastAsia="zh-CN"/>
        </w:rPr>
        <w:t> </w:t>
      </w:r>
      <w:r w:rsidRPr="0041184E">
        <w:rPr>
          <w:rFonts w:eastAsia="SimSun"/>
          <w:lang w:eastAsia="zh-CN"/>
        </w:rPr>
        <w:t>23.503</w:t>
      </w:r>
      <w:r>
        <w:rPr>
          <w:rFonts w:eastAsia="SimSun"/>
          <w:lang w:eastAsia="zh-CN"/>
        </w:rPr>
        <w:t> </w:t>
      </w:r>
      <w:r w:rsidRPr="0041184E">
        <w:rPr>
          <w:rFonts w:eastAsia="SimSun"/>
          <w:lang w:eastAsia="zh-CN"/>
        </w:rPr>
        <w:t>[12].</w:t>
      </w:r>
    </w:p>
    <w:p w14:paraId="6505D08E" w14:textId="6DB6E789" w:rsidR="005E2F43" w:rsidRPr="004B5812" w:rsidDel="00701BBD" w:rsidRDefault="005E2F43" w:rsidP="005E2F43">
      <w:pPr>
        <w:pStyle w:val="B1"/>
        <w:rPr>
          <w:del w:id="38" w:author="Myungjune@LGE" w:date="2022-10-31T15:28:00Z"/>
          <w:b/>
          <w:bCs/>
          <w:lang w:eastAsia="zh-CN"/>
        </w:rPr>
      </w:pPr>
      <w:del w:id="39" w:author="Myungjune@LGE" w:date="2022-10-31T15:28:00Z">
        <w:r w:rsidRPr="004B5812" w:rsidDel="00701BBD">
          <w:rPr>
            <w:rFonts w:eastAsia="SimSun"/>
            <w:b/>
            <w:bCs/>
            <w:lang w:eastAsia="zh-CN"/>
          </w:rPr>
          <w:tab/>
          <w:delText>Option 2:</w:delText>
        </w:r>
      </w:del>
    </w:p>
    <w:p w14:paraId="2B1EC3A2" w14:textId="1FD78B11" w:rsidR="005E2F43" w:rsidRPr="006D4BAE" w:rsidDel="00701BBD" w:rsidRDefault="005E2F43" w:rsidP="005E2F43">
      <w:pPr>
        <w:pStyle w:val="B2"/>
        <w:rPr>
          <w:del w:id="40" w:author="Myungjune@LGE" w:date="2022-10-31T15:28:00Z"/>
          <w:lang w:eastAsia="zh-CN"/>
        </w:rPr>
      </w:pPr>
      <w:del w:id="41" w:author="Myungjune@LGE" w:date="2022-10-31T15:28:00Z">
        <w:r w:rsidRPr="006D4BAE" w:rsidDel="00701BBD">
          <w:rPr>
            <w:lang w:eastAsia="zh-CN"/>
          </w:rPr>
          <w:delText>-</w:delText>
        </w:r>
        <w:r w:rsidRPr="006D4BAE" w:rsidDel="00701BBD">
          <w:rPr>
            <w:lang w:eastAsia="zh-CN"/>
          </w:rPr>
          <w:tab/>
          <w:delText>When a slice is decommissioned, the PDU Sessions of the slice should be gracefully (for supporting UEs of the timing information) and gradually released (for no supporting UEs of the timing information)</w:delText>
        </w:r>
        <w:r w:rsidDel="00701BBD">
          <w:rPr>
            <w:lang w:eastAsia="zh-CN"/>
          </w:rPr>
          <w:delText>:</w:delText>
        </w:r>
      </w:del>
    </w:p>
    <w:p w14:paraId="5643F4D8" w14:textId="78CD8D9F" w:rsidR="005E2F43" w:rsidRPr="006D4BAE" w:rsidDel="00701BBD" w:rsidRDefault="005E2F43" w:rsidP="005E2F43">
      <w:pPr>
        <w:pStyle w:val="B3"/>
        <w:rPr>
          <w:del w:id="42" w:author="Myungjune@LGE" w:date="2022-10-31T15:28:00Z"/>
          <w:lang w:eastAsia="zh-CN"/>
        </w:rPr>
      </w:pPr>
      <w:del w:id="43" w:author="Myungjune@LGE" w:date="2022-10-31T15:28:00Z">
        <w:r w:rsidRPr="006D4BAE" w:rsidDel="00701BBD">
          <w:rPr>
            <w:lang w:eastAsia="zh-CN"/>
          </w:rPr>
          <w:delText>-</w:delText>
        </w:r>
        <w:r w:rsidRPr="006D4BAE" w:rsidDel="00701BBD">
          <w:rPr>
            <w:lang w:eastAsia="zh-CN"/>
          </w:rPr>
          <w:tab/>
          <w:delText>If the UE supports the timing information indicating time of network slice availability, the network may provide the timing information to the UEs so the UE knows in advance when a network slice ceases to be supported. In this case, the UE can take the necessary actions to prepare for the slice not becoming available.</w:delText>
        </w:r>
      </w:del>
    </w:p>
    <w:p w14:paraId="0814D7E4" w14:textId="37FF37C6" w:rsidR="005E2F43" w:rsidRPr="006D4BAE" w:rsidDel="00701BBD" w:rsidRDefault="005E2F43" w:rsidP="005E2F43">
      <w:pPr>
        <w:pStyle w:val="B3"/>
        <w:rPr>
          <w:del w:id="44" w:author="Myungjune@LGE" w:date="2022-10-31T15:28:00Z"/>
          <w:lang w:eastAsia="zh-CN"/>
        </w:rPr>
      </w:pPr>
      <w:del w:id="45" w:author="Myungjune@LGE" w:date="2022-10-31T15:28:00Z">
        <w:r w:rsidRPr="006D4BAE" w:rsidDel="00701BBD">
          <w:rPr>
            <w:lang w:eastAsia="zh-CN"/>
          </w:rPr>
          <w:delText>-</w:delText>
        </w:r>
        <w:r w:rsidRPr="006D4BAE" w:rsidDel="00701BBD">
          <w:rPr>
            <w:lang w:eastAsia="zh-CN"/>
          </w:rPr>
          <w:tab/>
          <w:delText xml:space="preserve">In addition, the AMF, for non-supporting UEs and for the case of UE not performing any actions despite of the timing information provided by the network, may be triggered </w:delText>
        </w:r>
        <w:r w:rsidRPr="006D4BAE" w:rsidDel="00701BBD">
          <w:rPr>
            <w:lang w:val="en-US" w:eastAsia="zh-CN"/>
          </w:rPr>
          <w:delText xml:space="preserve">by </w:delText>
        </w:r>
        <w:r w:rsidRPr="006D4BAE" w:rsidDel="00701BBD">
          <w:rPr>
            <w:lang w:eastAsia="zh-CN"/>
          </w:rPr>
          <w:delText>the OAM to start gradually terminating PDU Session(s) associated with S-NSSAI subject to be terminated. The AMF releases PDU Session(s), associated with the S-NSSAI subject to be terminated, based on operator’s policy available at the AMF.</w:delText>
        </w:r>
      </w:del>
    </w:p>
    <w:p w14:paraId="22AAFC01" w14:textId="67CF3CFF" w:rsidR="005E2F43" w:rsidRPr="006D4BAE" w:rsidDel="00CD357F" w:rsidRDefault="005E2F43" w:rsidP="005E2F43">
      <w:pPr>
        <w:pStyle w:val="EditorsNote"/>
        <w:rPr>
          <w:del w:id="46" w:author="Myungjune@LGE" w:date="2022-10-31T16:09:00Z"/>
          <w:rFonts w:eastAsia="맑은 고딕"/>
        </w:rPr>
      </w:pPr>
      <w:del w:id="47" w:author="Myungjune@LGE" w:date="2022-10-31T16:09:00Z">
        <w:r w:rsidRPr="0041184E" w:rsidDel="00CD357F">
          <w:rPr>
            <w:rFonts w:eastAsia="맑은 고딕"/>
          </w:rPr>
          <w:delText>Editor's note:</w:delText>
        </w:r>
        <w:r w:rsidDel="00CD357F">
          <w:rPr>
            <w:rFonts w:eastAsia="맑은 고딕"/>
          </w:rPr>
          <w:tab/>
          <w:delText>W</w:delText>
        </w:r>
        <w:r w:rsidRPr="00B777FC" w:rsidDel="00CD357F">
          <w:rPr>
            <w:rFonts w:eastAsia="맑은 고딕"/>
          </w:rPr>
          <w:delText>hether UDM need to signal anything to AMF is FFS.</w:delText>
        </w:r>
      </w:del>
    </w:p>
    <w:p w14:paraId="1492725B" w14:textId="7D5C3DA1" w:rsidR="005E2F43" w:rsidRPr="006D4BAE" w:rsidDel="00701BBD" w:rsidRDefault="005E2F43" w:rsidP="005E2F43">
      <w:pPr>
        <w:pStyle w:val="EditorsNote"/>
        <w:rPr>
          <w:del w:id="48" w:author="Myungjune@LGE" w:date="2022-10-31T15:28:00Z"/>
          <w:rFonts w:eastAsia="맑은 고딕"/>
        </w:rPr>
      </w:pPr>
      <w:del w:id="49" w:author="Myungjune@LGE" w:date="2022-10-31T15:28:00Z">
        <w:r w:rsidRPr="006D4BAE" w:rsidDel="00701BBD">
          <w:rPr>
            <w:rFonts w:eastAsia="맑은 고딕"/>
          </w:rPr>
          <w:lastRenderedPageBreak/>
          <w:delText>Editor's note:</w:delText>
        </w:r>
        <w:r w:rsidDel="00701BBD">
          <w:rPr>
            <w:rFonts w:eastAsia="맑은 고딕"/>
          </w:rPr>
          <w:tab/>
          <w:delText>T</w:delText>
        </w:r>
        <w:r w:rsidRPr="006D4BAE" w:rsidDel="00701BBD">
          <w:rPr>
            <w:rFonts w:eastAsia="맑은 고딕"/>
          </w:rPr>
          <w:delText>he above bullet is FFS and depends on the conclusion of temporary network slices</w:delText>
        </w:r>
        <w:r w:rsidDel="00701BBD">
          <w:rPr>
            <w:rFonts w:eastAsia="맑은 고딕"/>
          </w:rPr>
          <w:delText>.</w:delText>
        </w:r>
      </w:del>
    </w:p>
    <w:p w14:paraId="5139C52E" w14:textId="0A01CF29" w:rsidR="005E2F43" w:rsidRPr="001B1618" w:rsidDel="00701BBD" w:rsidRDefault="005E2F43" w:rsidP="005E2F43">
      <w:pPr>
        <w:pStyle w:val="EditorsNote"/>
        <w:rPr>
          <w:del w:id="50" w:author="Myungjune@LGE" w:date="2022-10-31T15:28:00Z"/>
          <w:rFonts w:eastAsia="맑은 고딕"/>
        </w:rPr>
      </w:pPr>
      <w:del w:id="51" w:author="Myungjune@LGE" w:date="2022-10-31T15:28:00Z">
        <w:r w:rsidRPr="006D4BAE" w:rsidDel="00701BBD">
          <w:rPr>
            <w:rFonts w:eastAsia="맑은 고딕"/>
          </w:rPr>
          <w:delText>Editor's note:</w:delText>
        </w:r>
        <w:r w:rsidDel="00701BBD">
          <w:rPr>
            <w:rFonts w:eastAsia="맑은 고딕"/>
          </w:rPr>
          <w:tab/>
        </w:r>
        <w:r w:rsidRPr="006D4BAE" w:rsidDel="00701BBD">
          <w:rPr>
            <w:rFonts w:eastAsia="맑은 고딕"/>
          </w:rPr>
          <w:delText>It is FFS which option are adopted for normative work.</w:delText>
        </w:r>
      </w:del>
    </w:p>
    <w:p w14:paraId="7FC6E15E" w14:textId="77777777" w:rsidR="008C4897" w:rsidRPr="00A35AFA" w:rsidRDefault="008C4897"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A35AFA">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5C4AC" w14:textId="77777777" w:rsidR="009D13EE" w:rsidRDefault="009D13EE">
      <w:r>
        <w:separator/>
      </w:r>
    </w:p>
    <w:p w14:paraId="26E6F585" w14:textId="77777777" w:rsidR="009D13EE" w:rsidRDefault="009D13EE"/>
  </w:endnote>
  <w:endnote w:type="continuationSeparator" w:id="0">
    <w:p w14:paraId="2898C69B" w14:textId="77777777" w:rsidR="009D13EE" w:rsidRDefault="009D13EE">
      <w:r>
        <w:continuationSeparator/>
      </w:r>
    </w:p>
    <w:p w14:paraId="0808030D" w14:textId="77777777" w:rsidR="009D13EE" w:rsidRDefault="009D13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98FA9" w14:textId="77777777" w:rsidR="009D13EE" w:rsidRDefault="009D13EE">
      <w:r>
        <w:separator/>
      </w:r>
    </w:p>
    <w:p w14:paraId="0E99336B" w14:textId="77777777" w:rsidR="009D13EE" w:rsidRDefault="009D13EE"/>
  </w:footnote>
  <w:footnote w:type="continuationSeparator" w:id="0">
    <w:p w14:paraId="58090BFE" w14:textId="77777777" w:rsidR="009D13EE" w:rsidRDefault="009D13EE">
      <w:r>
        <w:continuationSeparator/>
      </w:r>
    </w:p>
    <w:p w14:paraId="6E1DF0AD" w14:textId="77777777" w:rsidR="009D13EE" w:rsidRDefault="009D13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56B8E">
      <w:rPr>
        <w:rFonts w:ascii="Arial" w:hAnsi="Arial" w:cs="Arial"/>
        <w:b/>
        <w:bCs/>
        <w:noProof/>
        <w:sz w:val="18"/>
        <w:lang w:val="fr-FR"/>
      </w:rPr>
      <w:t>4</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6F1"/>
    <w:rsid w:val="00020A85"/>
    <w:rsid w:val="00021BBE"/>
    <w:rsid w:val="00035099"/>
    <w:rsid w:val="00035A37"/>
    <w:rsid w:val="00037F83"/>
    <w:rsid w:val="0004411B"/>
    <w:rsid w:val="00055A23"/>
    <w:rsid w:val="000621F1"/>
    <w:rsid w:val="00071905"/>
    <w:rsid w:val="00086B19"/>
    <w:rsid w:val="00087257"/>
    <w:rsid w:val="000A48A6"/>
    <w:rsid w:val="000B4B06"/>
    <w:rsid w:val="000B4FFA"/>
    <w:rsid w:val="000B54D1"/>
    <w:rsid w:val="000B594A"/>
    <w:rsid w:val="000C07A6"/>
    <w:rsid w:val="000E0E0A"/>
    <w:rsid w:val="000E13B4"/>
    <w:rsid w:val="000E4D54"/>
    <w:rsid w:val="000E60A1"/>
    <w:rsid w:val="00101534"/>
    <w:rsid w:val="00104B70"/>
    <w:rsid w:val="001065CB"/>
    <w:rsid w:val="00110669"/>
    <w:rsid w:val="00110BE4"/>
    <w:rsid w:val="0011418C"/>
    <w:rsid w:val="00126D39"/>
    <w:rsid w:val="00133368"/>
    <w:rsid w:val="0013759E"/>
    <w:rsid w:val="0014065A"/>
    <w:rsid w:val="00147872"/>
    <w:rsid w:val="0015048B"/>
    <w:rsid w:val="0015321B"/>
    <w:rsid w:val="0016184E"/>
    <w:rsid w:val="00165053"/>
    <w:rsid w:val="0017287B"/>
    <w:rsid w:val="0017350A"/>
    <w:rsid w:val="00180FC4"/>
    <w:rsid w:val="00194943"/>
    <w:rsid w:val="00197A75"/>
    <w:rsid w:val="00197B64"/>
    <w:rsid w:val="001A18DD"/>
    <w:rsid w:val="001A3522"/>
    <w:rsid w:val="001A4FFB"/>
    <w:rsid w:val="001A66B3"/>
    <w:rsid w:val="001B6BB1"/>
    <w:rsid w:val="001D1B21"/>
    <w:rsid w:val="001D383B"/>
    <w:rsid w:val="001D467B"/>
    <w:rsid w:val="001E0F04"/>
    <w:rsid w:val="001E58C8"/>
    <w:rsid w:val="001F448A"/>
    <w:rsid w:val="001F4F44"/>
    <w:rsid w:val="002037A6"/>
    <w:rsid w:val="00206D57"/>
    <w:rsid w:val="002104A6"/>
    <w:rsid w:val="002109FA"/>
    <w:rsid w:val="002114F4"/>
    <w:rsid w:val="00244DB8"/>
    <w:rsid w:val="00245338"/>
    <w:rsid w:val="00246AA2"/>
    <w:rsid w:val="002471E5"/>
    <w:rsid w:val="0025114F"/>
    <w:rsid w:val="00254E17"/>
    <w:rsid w:val="00266BA1"/>
    <w:rsid w:val="00267A85"/>
    <w:rsid w:val="0027010D"/>
    <w:rsid w:val="00270DBD"/>
    <w:rsid w:val="00271EA2"/>
    <w:rsid w:val="00274A4D"/>
    <w:rsid w:val="00275987"/>
    <w:rsid w:val="00285613"/>
    <w:rsid w:val="00290239"/>
    <w:rsid w:val="00295504"/>
    <w:rsid w:val="002A0B8E"/>
    <w:rsid w:val="002B5B0A"/>
    <w:rsid w:val="002B7F11"/>
    <w:rsid w:val="002D00C1"/>
    <w:rsid w:val="002D080A"/>
    <w:rsid w:val="002D5E32"/>
    <w:rsid w:val="002E3BEA"/>
    <w:rsid w:val="002E6A91"/>
    <w:rsid w:val="002E7EBD"/>
    <w:rsid w:val="002F4C4A"/>
    <w:rsid w:val="003020C8"/>
    <w:rsid w:val="00304358"/>
    <w:rsid w:val="003057B9"/>
    <w:rsid w:val="00305ADA"/>
    <w:rsid w:val="00305DB7"/>
    <w:rsid w:val="003073DD"/>
    <w:rsid w:val="00330186"/>
    <w:rsid w:val="00331908"/>
    <w:rsid w:val="003326C2"/>
    <w:rsid w:val="003367F9"/>
    <w:rsid w:val="003369D7"/>
    <w:rsid w:val="00343C0F"/>
    <w:rsid w:val="0034657F"/>
    <w:rsid w:val="00354F65"/>
    <w:rsid w:val="00356BAE"/>
    <w:rsid w:val="00381D11"/>
    <w:rsid w:val="00396E9A"/>
    <w:rsid w:val="003977BF"/>
    <w:rsid w:val="003A4651"/>
    <w:rsid w:val="003A5905"/>
    <w:rsid w:val="003A7667"/>
    <w:rsid w:val="003B3975"/>
    <w:rsid w:val="003B4753"/>
    <w:rsid w:val="003B5AB8"/>
    <w:rsid w:val="003C4216"/>
    <w:rsid w:val="003C5B68"/>
    <w:rsid w:val="003D4757"/>
    <w:rsid w:val="003D52A0"/>
    <w:rsid w:val="003E2596"/>
    <w:rsid w:val="003E2E1E"/>
    <w:rsid w:val="003E36DE"/>
    <w:rsid w:val="003E5F50"/>
    <w:rsid w:val="003F3A33"/>
    <w:rsid w:val="00401A5D"/>
    <w:rsid w:val="00407D68"/>
    <w:rsid w:val="00410396"/>
    <w:rsid w:val="00411566"/>
    <w:rsid w:val="00430C98"/>
    <w:rsid w:val="004327FA"/>
    <w:rsid w:val="00442165"/>
    <w:rsid w:val="004452AF"/>
    <w:rsid w:val="00450E4D"/>
    <w:rsid w:val="00455A43"/>
    <w:rsid w:val="004678A7"/>
    <w:rsid w:val="004710B2"/>
    <w:rsid w:val="004736A1"/>
    <w:rsid w:val="00485CA5"/>
    <w:rsid w:val="0049588B"/>
    <w:rsid w:val="004B5671"/>
    <w:rsid w:val="004B5B39"/>
    <w:rsid w:val="004B6F54"/>
    <w:rsid w:val="004D19EF"/>
    <w:rsid w:val="004D29F1"/>
    <w:rsid w:val="004E0093"/>
    <w:rsid w:val="004E1DD0"/>
    <w:rsid w:val="004E6E5F"/>
    <w:rsid w:val="004F29C3"/>
    <w:rsid w:val="004F3DA8"/>
    <w:rsid w:val="00501B37"/>
    <w:rsid w:val="00502D78"/>
    <w:rsid w:val="00513A97"/>
    <w:rsid w:val="005207EE"/>
    <w:rsid w:val="00525C26"/>
    <w:rsid w:val="00525CB7"/>
    <w:rsid w:val="00526A73"/>
    <w:rsid w:val="0054161B"/>
    <w:rsid w:val="00541BCF"/>
    <w:rsid w:val="0055121D"/>
    <w:rsid w:val="005730AA"/>
    <w:rsid w:val="005820B5"/>
    <w:rsid w:val="00584810"/>
    <w:rsid w:val="00587C60"/>
    <w:rsid w:val="005A0AB0"/>
    <w:rsid w:val="005A1A3F"/>
    <w:rsid w:val="005A7613"/>
    <w:rsid w:val="005B4BB7"/>
    <w:rsid w:val="005B6570"/>
    <w:rsid w:val="005C1D37"/>
    <w:rsid w:val="005E2F43"/>
    <w:rsid w:val="005E6671"/>
    <w:rsid w:val="005E73DD"/>
    <w:rsid w:val="005F3AF6"/>
    <w:rsid w:val="00604742"/>
    <w:rsid w:val="00605DCD"/>
    <w:rsid w:val="006065C6"/>
    <w:rsid w:val="0060691D"/>
    <w:rsid w:val="006113BE"/>
    <w:rsid w:val="00621D2A"/>
    <w:rsid w:val="00623A92"/>
    <w:rsid w:val="00624BBB"/>
    <w:rsid w:val="00633299"/>
    <w:rsid w:val="00641C57"/>
    <w:rsid w:val="006440D8"/>
    <w:rsid w:val="00645177"/>
    <w:rsid w:val="00651566"/>
    <w:rsid w:val="006602F7"/>
    <w:rsid w:val="00664517"/>
    <w:rsid w:val="00666441"/>
    <w:rsid w:val="006665FE"/>
    <w:rsid w:val="0066724F"/>
    <w:rsid w:val="006807CF"/>
    <w:rsid w:val="00682D10"/>
    <w:rsid w:val="00684A69"/>
    <w:rsid w:val="0068553D"/>
    <w:rsid w:val="00692610"/>
    <w:rsid w:val="006B1F3F"/>
    <w:rsid w:val="006B63D7"/>
    <w:rsid w:val="006C16D6"/>
    <w:rsid w:val="006D2FEA"/>
    <w:rsid w:val="006D596C"/>
    <w:rsid w:val="006E0D49"/>
    <w:rsid w:val="006E1DC1"/>
    <w:rsid w:val="006E5BD2"/>
    <w:rsid w:val="006F5D69"/>
    <w:rsid w:val="00701701"/>
    <w:rsid w:val="00701BBD"/>
    <w:rsid w:val="007052BA"/>
    <w:rsid w:val="00710309"/>
    <w:rsid w:val="0071085E"/>
    <w:rsid w:val="00712939"/>
    <w:rsid w:val="00731D8F"/>
    <w:rsid w:val="00734B3A"/>
    <w:rsid w:val="00736C28"/>
    <w:rsid w:val="007373F9"/>
    <w:rsid w:val="007374A6"/>
    <w:rsid w:val="00740C8A"/>
    <w:rsid w:val="00742F46"/>
    <w:rsid w:val="00743BB9"/>
    <w:rsid w:val="00747A65"/>
    <w:rsid w:val="007509A1"/>
    <w:rsid w:val="0075648C"/>
    <w:rsid w:val="00776760"/>
    <w:rsid w:val="00782480"/>
    <w:rsid w:val="007840C6"/>
    <w:rsid w:val="00793E20"/>
    <w:rsid w:val="00795EDC"/>
    <w:rsid w:val="00796CE7"/>
    <w:rsid w:val="007A0609"/>
    <w:rsid w:val="007A4049"/>
    <w:rsid w:val="007B6CA4"/>
    <w:rsid w:val="007C4061"/>
    <w:rsid w:val="007D3A91"/>
    <w:rsid w:val="007E4228"/>
    <w:rsid w:val="007E5FD4"/>
    <w:rsid w:val="007F245E"/>
    <w:rsid w:val="007F4566"/>
    <w:rsid w:val="007F47F7"/>
    <w:rsid w:val="007F597E"/>
    <w:rsid w:val="007F6832"/>
    <w:rsid w:val="007F6CD1"/>
    <w:rsid w:val="00801F97"/>
    <w:rsid w:val="008040EA"/>
    <w:rsid w:val="0081008E"/>
    <w:rsid w:val="008159CB"/>
    <w:rsid w:val="00816CF1"/>
    <w:rsid w:val="00817951"/>
    <w:rsid w:val="008278B5"/>
    <w:rsid w:val="00832BA9"/>
    <w:rsid w:val="008370BE"/>
    <w:rsid w:val="00837E06"/>
    <w:rsid w:val="008428FF"/>
    <w:rsid w:val="00842C71"/>
    <w:rsid w:val="008470DE"/>
    <w:rsid w:val="00847958"/>
    <w:rsid w:val="00854A8D"/>
    <w:rsid w:val="00861FAB"/>
    <w:rsid w:val="00864BC0"/>
    <w:rsid w:val="0087522B"/>
    <w:rsid w:val="00881436"/>
    <w:rsid w:val="008829AF"/>
    <w:rsid w:val="008839B5"/>
    <w:rsid w:val="00883B0A"/>
    <w:rsid w:val="00894F3E"/>
    <w:rsid w:val="00895B49"/>
    <w:rsid w:val="008A435A"/>
    <w:rsid w:val="008B3527"/>
    <w:rsid w:val="008C1311"/>
    <w:rsid w:val="008C23AE"/>
    <w:rsid w:val="008C4897"/>
    <w:rsid w:val="008D05CC"/>
    <w:rsid w:val="008E400F"/>
    <w:rsid w:val="008E6642"/>
    <w:rsid w:val="008E7095"/>
    <w:rsid w:val="008F0AB0"/>
    <w:rsid w:val="008F4A93"/>
    <w:rsid w:val="00900585"/>
    <w:rsid w:val="00900C50"/>
    <w:rsid w:val="009016AD"/>
    <w:rsid w:val="0090273A"/>
    <w:rsid w:val="009075D5"/>
    <w:rsid w:val="0091411E"/>
    <w:rsid w:val="00922CBC"/>
    <w:rsid w:val="00926745"/>
    <w:rsid w:val="00931B31"/>
    <w:rsid w:val="00934663"/>
    <w:rsid w:val="00934828"/>
    <w:rsid w:val="00934A55"/>
    <w:rsid w:val="00936448"/>
    <w:rsid w:val="00937469"/>
    <w:rsid w:val="0094392D"/>
    <w:rsid w:val="00944C8C"/>
    <w:rsid w:val="00944E98"/>
    <w:rsid w:val="00946021"/>
    <w:rsid w:val="00950E2A"/>
    <w:rsid w:val="00952FC3"/>
    <w:rsid w:val="00956B8E"/>
    <w:rsid w:val="009600D0"/>
    <w:rsid w:val="00972BDF"/>
    <w:rsid w:val="00975CC2"/>
    <w:rsid w:val="00977777"/>
    <w:rsid w:val="009865C3"/>
    <w:rsid w:val="00990E53"/>
    <w:rsid w:val="0099493A"/>
    <w:rsid w:val="009964CD"/>
    <w:rsid w:val="009A2D48"/>
    <w:rsid w:val="009A36BD"/>
    <w:rsid w:val="009B31DB"/>
    <w:rsid w:val="009C2777"/>
    <w:rsid w:val="009C4395"/>
    <w:rsid w:val="009D13EE"/>
    <w:rsid w:val="009D3F50"/>
    <w:rsid w:val="009D599A"/>
    <w:rsid w:val="009E24C7"/>
    <w:rsid w:val="009E6279"/>
    <w:rsid w:val="009E702D"/>
    <w:rsid w:val="009F312C"/>
    <w:rsid w:val="009F3A1A"/>
    <w:rsid w:val="009F4B72"/>
    <w:rsid w:val="009F513E"/>
    <w:rsid w:val="009F593A"/>
    <w:rsid w:val="009F64D5"/>
    <w:rsid w:val="00A03BCA"/>
    <w:rsid w:val="00A118BC"/>
    <w:rsid w:val="00A21FE9"/>
    <w:rsid w:val="00A30338"/>
    <w:rsid w:val="00A35AFA"/>
    <w:rsid w:val="00A364B9"/>
    <w:rsid w:val="00A46897"/>
    <w:rsid w:val="00A534AC"/>
    <w:rsid w:val="00A60861"/>
    <w:rsid w:val="00A7107C"/>
    <w:rsid w:val="00A861EA"/>
    <w:rsid w:val="00AA1527"/>
    <w:rsid w:val="00AA1B8E"/>
    <w:rsid w:val="00AA58F9"/>
    <w:rsid w:val="00AA7219"/>
    <w:rsid w:val="00AB0088"/>
    <w:rsid w:val="00AB0837"/>
    <w:rsid w:val="00AC52B4"/>
    <w:rsid w:val="00AD5E27"/>
    <w:rsid w:val="00AE38FD"/>
    <w:rsid w:val="00AE515F"/>
    <w:rsid w:val="00AE5C07"/>
    <w:rsid w:val="00AF2815"/>
    <w:rsid w:val="00AF3E79"/>
    <w:rsid w:val="00AF7B38"/>
    <w:rsid w:val="00B11542"/>
    <w:rsid w:val="00B26FF2"/>
    <w:rsid w:val="00B335FC"/>
    <w:rsid w:val="00B37153"/>
    <w:rsid w:val="00B4230D"/>
    <w:rsid w:val="00B474E6"/>
    <w:rsid w:val="00B55412"/>
    <w:rsid w:val="00B56852"/>
    <w:rsid w:val="00B568A1"/>
    <w:rsid w:val="00B57DBA"/>
    <w:rsid w:val="00B6525A"/>
    <w:rsid w:val="00B65600"/>
    <w:rsid w:val="00B73A59"/>
    <w:rsid w:val="00B77A6A"/>
    <w:rsid w:val="00B81848"/>
    <w:rsid w:val="00B83917"/>
    <w:rsid w:val="00B84815"/>
    <w:rsid w:val="00B94329"/>
    <w:rsid w:val="00BA2671"/>
    <w:rsid w:val="00BA324E"/>
    <w:rsid w:val="00BA704C"/>
    <w:rsid w:val="00BC77CB"/>
    <w:rsid w:val="00BD30B6"/>
    <w:rsid w:val="00BE06A9"/>
    <w:rsid w:val="00BE0A20"/>
    <w:rsid w:val="00BF2023"/>
    <w:rsid w:val="00BF411A"/>
    <w:rsid w:val="00C00533"/>
    <w:rsid w:val="00C01CDC"/>
    <w:rsid w:val="00C02D52"/>
    <w:rsid w:val="00C03DB7"/>
    <w:rsid w:val="00C10A54"/>
    <w:rsid w:val="00C14D9E"/>
    <w:rsid w:val="00C150CE"/>
    <w:rsid w:val="00C16753"/>
    <w:rsid w:val="00C255AE"/>
    <w:rsid w:val="00C26236"/>
    <w:rsid w:val="00C30D04"/>
    <w:rsid w:val="00C328BD"/>
    <w:rsid w:val="00C33C61"/>
    <w:rsid w:val="00C367BB"/>
    <w:rsid w:val="00C37821"/>
    <w:rsid w:val="00C45C88"/>
    <w:rsid w:val="00C45E4B"/>
    <w:rsid w:val="00C4686A"/>
    <w:rsid w:val="00C46CED"/>
    <w:rsid w:val="00C51EF0"/>
    <w:rsid w:val="00C549C5"/>
    <w:rsid w:val="00C60763"/>
    <w:rsid w:val="00C624FD"/>
    <w:rsid w:val="00C67859"/>
    <w:rsid w:val="00C7076E"/>
    <w:rsid w:val="00C71792"/>
    <w:rsid w:val="00C73587"/>
    <w:rsid w:val="00C755E0"/>
    <w:rsid w:val="00C84360"/>
    <w:rsid w:val="00C8701C"/>
    <w:rsid w:val="00C9541A"/>
    <w:rsid w:val="00C96D0C"/>
    <w:rsid w:val="00CA0CCD"/>
    <w:rsid w:val="00CA2353"/>
    <w:rsid w:val="00CA2FC1"/>
    <w:rsid w:val="00CC0A6A"/>
    <w:rsid w:val="00CD357F"/>
    <w:rsid w:val="00CD75A1"/>
    <w:rsid w:val="00CE366C"/>
    <w:rsid w:val="00CE77DB"/>
    <w:rsid w:val="00CF006B"/>
    <w:rsid w:val="00D00A2F"/>
    <w:rsid w:val="00D10CED"/>
    <w:rsid w:val="00D1366C"/>
    <w:rsid w:val="00D22D9D"/>
    <w:rsid w:val="00D50CAB"/>
    <w:rsid w:val="00D536AA"/>
    <w:rsid w:val="00D628A8"/>
    <w:rsid w:val="00D633C3"/>
    <w:rsid w:val="00D72A4F"/>
    <w:rsid w:val="00D844B6"/>
    <w:rsid w:val="00DA58C5"/>
    <w:rsid w:val="00DA6B26"/>
    <w:rsid w:val="00DB01A6"/>
    <w:rsid w:val="00DB554E"/>
    <w:rsid w:val="00DB7BAD"/>
    <w:rsid w:val="00DB7F01"/>
    <w:rsid w:val="00DC0AB2"/>
    <w:rsid w:val="00DC5EC6"/>
    <w:rsid w:val="00DD746E"/>
    <w:rsid w:val="00DE0655"/>
    <w:rsid w:val="00DE1526"/>
    <w:rsid w:val="00DE2076"/>
    <w:rsid w:val="00DF0BB2"/>
    <w:rsid w:val="00E00000"/>
    <w:rsid w:val="00E0383D"/>
    <w:rsid w:val="00E03B81"/>
    <w:rsid w:val="00E03E8D"/>
    <w:rsid w:val="00E078FF"/>
    <w:rsid w:val="00E11AAC"/>
    <w:rsid w:val="00E136CA"/>
    <w:rsid w:val="00E1729C"/>
    <w:rsid w:val="00E20BF7"/>
    <w:rsid w:val="00E262C3"/>
    <w:rsid w:val="00E32269"/>
    <w:rsid w:val="00E34690"/>
    <w:rsid w:val="00E368DD"/>
    <w:rsid w:val="00E36D13"/>
    <w:rsid w:val="00E62A1D"/>
    <w:rsid w:val="00E70503"/>
    <w:rsid w:val="00E73142"/>
    <w:rsid w:val="00E8109F"/>
    <w:rsid w:val="00E8168D"/>
    <w:rsid w:val="00E826E8"/>
    <w:rsid w:val="00E86918"/>
    <w:rsid w:val="00E87AAD"/>
    <w:rsid w:val="00E9387D"/>
    <w:rsid w:val="00E97118"/>
    <w:rsid w:val="00EB4033"/>
    <w:rsid w:val="00EB5E60"/>
    <w:rsid w:val="00EB6A71"/>
    <w:rsid w:val="00EB798E"/>
    <w:rsid w:val="00ED3543"/>
    <w:rsid w:val="00EF3A13"/>
    <w:rsid w:val="00EF5756"/>
    <w:rsid w:val="00F01FF5"/>
    <w:rsid w:val="00F045F7"/>
    <w:rsid w:val="00F04D7C"/>
    <w:rsid w:val="00F07273"/>
    <w:rsid w:val="00F156B8"/>
    <w:rsid w:val="00F2044B"/>
    <w:rsid w:val="00F2046E"/>
    <w:rsid w:val="00F2526C"/>
    <w:rsid w:val="00F3152C"/>
    <w:rsid w:val="00F41558"/>
    <w:rsid w:val="00F42E65"/>
    <w:rsid w:val="00F4526A"/>
    <w:rsid w:val="00F46243"/>
    <w:rsid w:val="00F628AA"/>
    <w:rsid w:val="00F64D49"/>
    <w:rsid w:val="00F7378A"/>
    <w:rsid w:val="00F77298"/>
    <w:rsid w:val="00F856D9"/>
    <w:rsid w:val="00F94404"/>
    <w:rsid w:val="00F95825"/>
    <w:rsid w:val="00FA3564"/>
    <w:rsid w:val="00FB0933"/>
    <w:rsid w:val="00FB39DF"/>
    <w:rsid w:val="00FB3D3A"/>
    <w:rsid w:val="00FB558F"/>
    <w:rsid w:val="00FB6BB8"/>
    <w:rsid w:val="00FC15A6"/>
    <w:rsid w:val="00FC5282"/>
    <w:rsid w:val="00FC5789"/>
    <w:rsid w:val="00FD56F1"/>
    <w:rsid w:val="00FD5FA1"/>
    <w:rsid w:val="00FD70BE"/>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50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 w:type="character" w:customStyle="1" w:styleId="normaltextrun">
    <w:name w:val="normaltextrun"/>
    <w:basedOn w:val="a0"/>
    <w:rsid w:val="00793E20"/>
  </w:style>
  <w:style w:type="character" w:customStyle="1" w:styleId="1Char">
    <w:name w:val="제목 1 Char"/>
    <w:basedOn w:val="a0"/>
    <w:link w:val="1"/>
    <w:rsid w:val="00934663"/>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5725670">
      <w:bodyDiv w:val="1"/>
      <w:marLeft w:val="0"/>
      <w:marRight w:val="0"/>
      <w:marTop w:val="0"/>
      <w:marBottom w:val="0"/>
      <w:divBdr>
        <w:top w:val="none" w:sz="0" w:space="0" w:color="auto"/>
        <w:left w:val="none" w:sz="0" w:space="0" w:color="auto"/>
        <w:bottom w:val="none" w:sz="0" w:space="0" w:color="auto"/>
        <w:right w:val="none" w:sz="0" w:space="0" w:color="auto"/>
      </w:divBdr>
      <w:divsChild>
        <w:div w:id="1104034079">
          <w:marLeft w:val="0"/>
          <w:marRight w:val="75"/>
          <w:marTop w:val="0"/>
          <w:marBottom w:val="0"/>
          <w:divBdr>
            <w:top w:val="none" w:sz="0" w:space="0" w:color="auto"/>
            <w:left w:val="none" w:sz="0" w:space="0" w:color="auto"/>
            <w:bottom w:val="none" w:sz="0" w:space="0" w:color="auto"/>
            <w:right w:val="none" w:sz="0" w:space="0" w:color="auto"/>
          </w:divBdr>
        </w:div>
      </w:divsChild>
    </w:div>
    <w:div w:id="1155220361">
      <w:bodyDiv w:val="1"/>
      <w:marLeft w:val="0"/>
      <w:marRight w:val="0"/>
      <w:marTop w:val="0"/>
      <w:marBottom w:val="0"/>
      <w:divBdr>
        <w:top w:val="none" w:sz="0" w:space="0" w:color="auto"/>
        <w:left w:val="none" w:sz="0" w:space="0" w:color="auto"/>
        <w:bottom w:val="none" w:sz="0" w:space="0" w:color="auto"/>
        <w:right w:val="none" w:sz="0" w:space="0" w:color="auto"/>
      </w:divBdr>
      <w:divsChild>
        <w:div w:id="247160368">
          <w:marLeft w:val="0"/>
          <w:marRight w:val="75"/>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FEBC5-3F63-45A7-A3FC-1AA8702E5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1476</Words>
  <Characters>8418</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32</cp:revision>
  <cp:lastPrinted>2003-09-26T02:29:00Z</cp:lastPrinted>
  <dcterms:created xsi:type="dcterms:W3CDTF">2022-10-31T06:17:00Z</dcterms:created>
  <dcterms:modified xsi:type="dcterms:W3CDTF">2022-11-04T02:54:00Z</dcterms:modified>
</cp:coreProperties>
</file>